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71594" w14:textId="7F5B50F4" w:rsidR="00D71CAF" w:rsidRDefault="00D71CAF" w:rsidP="00D71CAF">
      <w:pPr>
        <w:spacing w:before="120" w:after="360" w:line="240" w:lineRule="auto"/>
        <w:rPr>
          <w:rFonts w:ascii="Arial Fett" w:hAnsi="Arial Fett"/>
          <w:b/>
          <w:bCs/>
          <w:caps/>
          <w:szCs w:val="22"/>
        </w:rPr>
      </w:pPr>
      <w:r w:rsidRPr="00063F54">
        <w:rPr>
          <w:rFonts w:ascii="Arial Fett" w:hAnsi="Arial Fett"/>
          <w:b/>
          <w:bCs/>
          <w:caps/>
          <w:szCs w:val="22"/>
        </w:rPr>
        <w:t xml:space="preserve">Anlage </w:t>
      </w:r>
      <w:r>
        <w:rPr>
          <w:rFonts w:ascii="Arial Fett" w:hAnsi="Arial Fett"/>
          <w:b/>
          <w:bCs/>
          <w:caps/>
          <w:szCs w:val="22"/>
        </w:rPr>
        <w:t>B.0</w:t>
      </w:r>
      <w:r w:rsidR="004D4696">
        <w:rPr>
          <w:rFonts w:ascii="Arial Fett" w:hAnsi="Arial Fett"/>
          <w:b/>
          <w:bCs/>
          <w:caps/>
          <w:szCs w:val="22"/>
        </w:rPr>
        <w:t>6</w:t>
      </w:r>
      <w:r w:rsidR="00BB0B21">
        <w:rPr>
          <w:rFonts w:ascii="Arial Fett" w:hAnsi="Arial Fett"/>
          <w:b/>
          <w:bCs/>
          <w:caps/>
          <w:szCs w:val="22"/>
        </w:rPr>
        <w:t>A</w:t>
      </w:r>
      <w:r w:rsidRPr="00063F54">
        <w:rPr>
          <w:rFonts w:ascii="Arial Fett" w:hAnsi="Arial Fett"/>
          <w:b/>
          <w:bCs/>
          <w:caps/>
          <w:szCs w:val="22"/>
        </w:rPr>
        <w:t xml:space="preserve"> – </w:t>
      </w:r>
      <w:r w:rsidR="003E31C3">
        <w:rPr>
          <w:rFonts w:ascii="Arial Fett" w:hAnsi="Arial Fett"/>
          <w:b/>
          <w:bCs/>
          <w:caps/>
          <w:szCs w:val="22"/>
        </w:rPr>
        <w:t>Qualität</w:t>
      </w:r>
      <w:r w:rsidR="004D4696">
        <w:rPr>
          <w:rFonts w:ascii="Arial Fett" w:hAnsi="Arial Fett"/>
          <w:b/>
          <w:bCs/>
          <w:caps/>
          <w:szCs w:val="22"/>
        </w:rPr>
        <w:t>skriterien</w:t>
      </w:r>
    </w:p>
    <w:p w14:paraId="778ACB09" w14:textId="6B5D34D3" w:rsidR="005A3E3F" w:rsidRPr="005A3E3F" w:rsidRDefault="005A3E3F" w:rsidP="005A3E3F">
      <w:pPr>
        <w:spacing w:before="120" w:after="360" w:line="240" w:lineRule="auto"/>
        <w:rPr>
          <w:rFonts w:ascii="Arial Fett" w:hAnsi="Arial Fett"/>
          <w:b/>
          <w:bCs/>
          <w:caps/>
          <w:szCs w:val="22"/>
        </w:rPr>
      </w:pPr>
      <w:r w:rsidRPr="005A3E3F">
        <w:rPr>
          <w:b/>
          <w:bCs/>
        </w:rPr>
        <w:t>Inhaltsübersicht</w:t>
      </w:r>
    </w:p>
    <w:p w14:paraId="5F0AB5C5" w14:textId="3E70293E" w:rsidR="00DB45BD" w:rsidRDefault="005A3E3F">
      <w:pPr>
        <w:pStyle w:val="Verzeichnis1"/>
        <w:rPr>
          <w:rFonts w:asciiTheme="minorHAnsi" w:eastAsiaTheme="minorEastAsia" w:hAnsiTheme="minorHAnsi" w:cstheme="minorBidi"/>
          <w:bCs w:val="0"/>
          <w:kern w:val="2"/>
          <w:sz w:val="24"/>
          <w14:ligatures w14:val="standardContextual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232756898" w:history="1">
        <w:r w:rsidR="00DB45BD" w:rsidRPr="008F387B">
          <w:rPr>
            <w:rStyle w:val="Hyperlink"/>
          </w:rPr>
          <w:t>1.</w:t>
        </w:r>
        <w:r w:rsidR="00DB45BD">
          <w:rPr>
            <w:rFonts w:asciiTheme="minorHAnsi" w:eastAsiaTheme="minorEastAsia" w:hAnsiTheme="minorHAnsi" w:cstheme="minorBidi"/>
            <w:bCs w:val="0"/>
            <w:kern w:val="2"/>
            <w:sz w:val="24"/>
            <w14:ligatures w14:val="standardContextual"/>
          </w:rPr>
          <w:tab/>
        </w:r>
        <w:r w:rsidR="00DB45BD" w:rsidRPr="008F387B">
          <w:rPr>
            <w:rStyle w:val="Hyperlink"/>
          </w:rPr>
          <w:t>Projektleiterin/Projektleiter Nr. 1</w:t>
        </w:r>
        <w:r w:rsidR="00DB45BD">
          <w:rPr>
            <w:webHidden/>
          </w:rPr>
          <w:tab/>
        </w:r>
        <w:r w:rsidR="00DB45BD">
          <w:rPr>
            <w:webHidden/>
          </w:rPr>
          <w:fldChar w:fldCharType="begin"/>
        </w:r>
        <w:r w:rsidR="00DB45BD">
          <w:rPr>
            <w:webHidden/>
          </w:rPr>
          <w:instrText xml:space="preserve"> PAGEREF _Toc232756898 \h </w:instrText>
        </w:r>
        <w:r w:rsidR="00DB45BD">
          <w:rPr>
            <w:webHidden/>
          </w:rPr>
        </w:r>
        <w:r w:rsidR="00DB45BD">
          <w:rPr>
            <w:webHidden/>
          </w:rPr>
          <w:fldChar w:fldCharType="separate"/>
        </w:r>
        <w:r w:rsidR="00DB45BD">
          <w:rPr>
            <w:webHidden/>
          </w:rPr>
          <w:t>1</w:t>
        </w:r>
        <w:r w:rsidR="00DB45BD">
          <w:rPr>
            <w:webHidden/>
          </w:rPr>
          <w:fldChar w:fldCharType="end"/>
        </w:r>
      </w:hyperlink>
    </w:p>
    <w:p w14:paraId="38EC2D72" w14:textId="23BF69E5" w:rsidR="00DB45BD" w:rsidRDefault="00DB45BD">
      <w:pPr>
        <w:pStyle w:val="Verzeichnis1"/>
        <w:rPr>
          <w:rFonts w:asciiTheme="minorHAnsi" w:eastAsiaTheme="minorEastAsia" w:hAnsiTheme="minorHAnsi" w:cstheme="minorBidi"/>
          <w:bCs w:val="0"/>
          <w:kern w:val="2"/>
          <w:sz w:val="24"/>
          <w14:ligatures w14:val="standardContextual"/>
        </w:rPr>
      </w:pPr>
      <w:hyperlink w:anchor="_Toc232756899" w:history="1">
        <w:r w:rsidRPr="008F387B">
          <w:rPr>
            <w:rStyle w:val="Hyperlink"/>
          </w:rPr>
          <w:t>2.</w:t>
        </w:r>
        <w:r>
          <w:rPr>
            <w:rFonts w:asciiTheme="minorHAnsi" w:eastAsiaTheme="minorEastAsia" w:hAnsiTheme="minorHAnsi" w:cstheme="minorBidi"/>
            <w:bCs w:val="0"/>
            <w:kern w:val="2"/>
            <w:sz w:val="24"/>
            <w14:ligatures w14:val="standardContextual"/>
          </w:rPr>
          <w:tab/>
        </w:r>
        <w:r w:rsidRPr="008F387B">
          <w:rPr>
            <w:rStyle w:val="Hyperlink"/>
          </w:rPr>
          <w:t>Projektleiterin/Projektleiter Nr. 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_Toc232756899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579830F3" w14:textId="310E3ADC" w:rsidR="00DB45BD" w:rsidRDefault="00DB45BD">
      <w:pPr>
        <w:pStyle w:val="Verzeichnis1"/>
        <w:rPr>
          <w:rFonts w:asciiTheme="minorHAnsi" w:eastAsiaTheme="minorEastAsia" w:hAnsiTheme="minorHAnsi" w:cstheme="minorBidi"/>
          <w:bCs w:val="0"/>
          <w:kern w:val="2"/>
          <w:sz w:val="24"/>
          <w14:ligatures w14:val="standardContextual"/>
        </w:rPr>
      </w:pPr>
      <w:hyperlink w:anchor="_Toc232756900" w:history="1">
        <w:r w:rsidRPr="008F387B">
          <w:rPr>
            <w:rStyle w:val="Hyperlink"/>
            <w:rFonts w:cs="Arial"/>
            <w:iCs/>
          </w:rPr>
          <w:t>3.</w:t>
        </w:r>
        <w:r>
          <w:rPr>
            <w:rFonts w:asciiTheme="minorHAnsi" w:eastAsiaTheme="minorEastAsia" w:hAnsiTheme="minorHAnsi" w:cstheme="minorBidi"/>
            <w:bCs w:val="0"/>
            <w:kern w:val="2"/>
            <w:sz w:val="24"/>
            <w14:ligatures w14:val="standardContextual"/>
          </w:rPr>
          <w:tab/>
        </w:r>
        <w:r w:rsidRPr="008F387B">
          <w:rPr>
            <w:rStyle w:val="Hyperlink"/>
            <w:rFonts w:cs="Arial"/>
            <w:iCs/>
          </w:rPr>
          <w:t>Stellvertretende Projektleiterin/Stellvertretender Projektleiter Nr. 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_Toc232756900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49ABF82" w14:textId="11965B3E" w:rsidR="00DB45BD" w:rsidRDefault="00DB45BD">
      <w:pPr>
        <w:pStyle w:val="Verzeichnis1"/>
        <w:rPr>
          <w:rFonts w:asciiTheme="minorHAnsi" w:eastAsiaTheme="minorEastAsia" w:hAnsiTheme="minorHAnsi" w:cstheme="minorBidi"/>
          <w:bCs w:val="0"/>
          <w:kern w:val="2"/>
          <w:sz w:val="24"/>
          <w14:ligatures w14:val="standardContextual"/>
        </w:rPr>
      </w:pPr>
      <w:hyperlink w:anchor="_Toc232756901" w:history="1">
        <w:r w:rsidRPr="008F387B">
          <w:rPr>
            <w:rStyle w:val="Hyperlink"/>
          </w:rPr>
          <w:t>4.</w:t>
        </w:r>
        <w:r>
          <w:rPr>
            <w:rFonts w:asciiTheme="minorHAnsi" w:eastAsiaTheme="minorEastAsia" w:hAnsiTheme="minorHAnsi" w:cstheme="minorBidi"/>
            <w:bCs w:val="0"/>
            <w:kern w:val="2"/>
            <w:sz w:val="24"/>
            <w14:ligatures w14:val="standardContextual"/>
          </w:rPr>
          <w:tab/>
        </w:r>
        <w:r w:rsidRPr="008F387B">
          <w:rPr>
            <w:rStyle w:val="Hyperlink"/>
          </w:rPr>
          <w:t>Stellvertretende Projektleiterin/Stellvertretender Projektleiter Nr. 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_Toc232756901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3FB1A0EA" w14:textId="6C0D0E52" w:rsidR="00DB45BD" w:rsidRDefault="00DB45BD">
      <w:pPr>
        <w:pStyle w:val="Verzeichnis1"/>
        <w:rPr>
          <w:rFonts w:asciiTheme="minorHAnsi" w:eastAsiaTheme="minorEastAsia" w:hAnsiTheme="minorHAnsi" w:cstheme="minorBidi"/>
          <w:bCs w:val="0"/>
          <w:kern w:val="2"/>
          <w:sz w:val="24"/>
          <w14:ligatures w14:val="standardContextual"/>
        </w:rPr>
      </w:pPr>
      <w:hyperlink w:anchor="_Toc232756902" w:history="1">
        <w:r w:rsidRPr="008F387B">
          <w:rPr>
            <w:rStyle w:val="Hyperlink"/>
          </w:rPr>
          <w:t>5.</w:t>
        </w:r>
        <w:r>
          <w:rPr>
            <w:rFonts w:asciiTheme="minorHAnsi" w:eastAsiaTheme="minorEastAsia" w:hAnsiTheme="minorHAnsi" w:cstheme="minorBidi"/>
            <w:bCs w:val="0"/>
            <w:kern w:val="2"/>
            <w:sz w:val="24"/>
            <w14:ligatures w14:val="standardContextual"/>
          </w:rPr>
          <w:tab/>
        </w:r>
        <w:r w:rsidRPr="008F387B">
          <w:rPr>
            <w:rStyle w:val="Hyperlink"/>
          </w:rPr>
          <w:t>Datenanalystin / Datenanalyst Nr. 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_Toc232756902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1C76FDD0" w14:textId="1B5EF808" w:rsidR="00DB45BD" w:rsidRDefault="00DB45BD">
      <w:pPr>
        <w:pStyle w:val="Verzeichnis1"/>
        <w:rPr>
          <w:rFonts w:asciiTheme="minorHAnsi" w:eastAsiaTheme="minorEastAsia" w:hAnsiTheme="minorHAnsi" w:cstheme="minorBidi"/>
          <w:bCs w:val="0"/>
          <w:kern w:val="2"/>
          <w:sz w:val="24"/>
          <w14:ligatures w14:val="standardContextual"/>
        </w:rPr>
      </w:pPr>
      <w:hyperlink w:anchor="_Toc232756903" w:history="1">
        <w:r w:rsidRPr="008F387B">
          <w:rPr>
            <w:rStyle w:val="Hyperlink"/>
          </w:rPr>
          <w:t>6.</w:t>
        </w:r>
        <w:r>
          <w:rPr>
            <w:rFonts w:asciiTheme="minorHAnsi" w:eastAsiaTheme="minorEastAsia" w:hAnsiTheme="minorHAnsi" w:cstheme="minorBidi"/>
            <w:bCs w:val="0"/>
            <w:kern w:val="2"/>
            <w:sz w:val="24"/>
            <w14:ligatures w14:val="standardContextual"/>
          </w:rPr>
          <w:tab/>
        </w:r>
        <w:r w:rsidRPr="008F387B">
          <w:rPr>
            <w:rStyle w:val="Hyperlink"/>
          </w:rPr>
          <w:t>Datenanalystin / Datenanalyst Nr. 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_Toc232756903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5FF1BD58" w14:textId="1BF3CF02" w:rsidR="005A3E3F" w:rsidRDefault="005A3E3F" w:rsidP="005A3E3F">
      <w:pPr>
        <w:spacing w:before="120" w:after="360" w:line="240" w:lineRule="auto"/>
      </w:pPr>
      <w:r>
        <w:fldChar w:fldCharType="end"/>
      </w:r>
    </w:p>
    <w:p w14:paraId="2A645D98" w14:textId="77777777" w:rsidR="001F28EC" w:rsidRDefault="001F28EC" w:rsidP="005A3E3F">
      <w:pPr>
        <w:spacing w:before="120" w:after="360" w:line="240" w:lineRule="auto"/>
      </w:pPr>
    </w:p>
    <w:p w14:paraId="026E54E1" w14:textId="77777777" w:rsidR="001F28EC" w:rsidRDefault="001F28EC" w:rsidP="005A3E3F">
      <w:pPr>
        <w:spacing w:before="120" w:after="360" w:line="240" w:lineRule="auto"/>
      </w:pPr>
    </w:p>
    <w:p w14:paraId="73A0B104" w14:textId="77777777" w:rsidR="00DB45BD" w:rsidRDefault="00DB45BD" w:rsidP="005A3E3F">
      <w:pPr>
        <w:spacing w:before="120" w:after="360" w:line="240" w:lineRule="auto"/>
      </w:pPr>
    </w:p>
    <w:p w14:paraId="6D3D3D04" w14:textId="77777777" w:rsidR="00DB45BD" w:rsidRDefault="00DB45BD" w:rsidP="005A3E3F">
      <w:pPr>
        <w:spacing w:before="120" w:after="360" w:line="240" w:lineRule="auto"/>
      </w:pPr>
    </w:p>
    <w:p w14:paraId="70A88743" w14:textId="77777777" w:rsidR="00DB45BD" w:rsidRDefault="00DB45BD" w:rsidP="005A3E3F">
      <w:pPr>
        <w:spacing w:before="120" w:after="360" w:line="240" w:lineRule="auto"/>
      </w:pPr>
    </w:p>
    <w:p w14:paraId="72619C36" w14:textId="77777777" w:rsidR="00DB45BD" w:rsidRDefault="00DB45BD" w:rsidP="005A3E3F">
      <w:pPr>
        <w:spacing w:before="120" w:after="360" w:line="240" w:lineRule="auto"/>
      </w:pPr>
    </w:p>
    <w:p w14:paraId="51F5F050" w14:textId="77777777" w:rsidR="00DB45BD" w:rsidRDefault="00DB45BD" w:rsidP="005A3E3F">
      <w:pPr>
        <w:spacing w:before="120" w:after="360" w:line="240" w:lineRule="auto"/>
      </w:pPr>
    </w:p>
    <w:p w14:paraId="227B987A" w14:textId="77777777" w:rsidR="00DB45BD" w:rsidRDefault="00DB45BD" w:rsidP="005A3E3F">
      <w:pPr>
        <w:spacing w:before="120" w:after="360" w:line="240" w:lineRule="auto"/>
      </w:pPr>
    </w:p>
    <w:p w14:paraId="49D9C04E" w14:textId="77777777" w:rsidR="00DB45BD" w:rsidRDefault="00DB45BD" w:rsidP="005A3E3F">
      <w:pPr>
        <w:spacing w:before="120" w:after="360" w:line="240" w:lineRule="auto"/>
      </w:pPr>
    </w:p>
    <w:p w14:paraId="17DADEE2" w14:textId="77777777" w:rsidR="00DB45BD" w:rsidRDefault="00DB45BD" w:rsidP="005A3E3F">
      <w:pPr>
        <w:spacing w:before="120" w:after="360" w:line="240" w:lineRule="auto"/>
      </w:pPr>
    </w:p>
    <w:p w14:paraId="57D6347D" w14:textId="77777777" w:rsidR="00DB45BD" w:rsidRDefault="00DB45BD" w:rsidP="005A3E3F">
      <w:pPr>
        <w:spacing w:before="120" w:after="360" w:line="240" w:lineRule="auto"/>
      </w:pPr>
    </w:p>
    <w:p w14:paraId="0D855AD2" w14:textId="77777777" w:rsidR="00DB45BD" w:rsidRDefault="00DB45BD" w:rsidP="005A3E3F">
      <w:pPr>
        <w:spacing w:before="120" w:after="360" w:line="240" w:lineRule="auto"/>
      </w:pPr>
    </w:p>
    <w:p w14:paraId="42191EB7" w14:textId="77777777" w:rsidR="00DB45BD" w:rsidRDefault="00DB45BD" w:rsidP="005A3E3F">
      <w:pPr>
        <w:spacing w:before="120" w:after="360" w:line="240" w:lineRule="auto"/>
      </w:pPr>
    </w:p>
    <w:p w14:paraId="48757B02" w14:textId="77777777" w:rsidR="00DB45BD" w:rsidRDefault="00DB45BD" w:rsidP="005A3E3F">
      <w:pPr>
        <w:spacing w:before="120" w:after="360" w:line="240" w:lineRule="auto"/>
      </w:pPr>
    </w:p>
    <w:p w14:paraId="03F41CE9" w14:textId="77777777" w:rsidR="001F28EC" w:rsidRPr="00063F54" w:rsidRDefault="001F28EC" w:rsidP="005A3E3F">
      <w:pPr>
        <w:spacing w:before="120" w:after="360" w:line="240" w:lineRule="auto"/>
        <w:rPr>
          <w:rFonts w:ascii="Arial Fett" w:hAnsi="Arial Fett"/>
          <w:b/>
          <w:bCs/>
          <w:caps/>
          <w:szCs w:val="22"/>
        </w:rPr>
      </w:pPr>
    </w:p>
    <w:p w14:paraId="2CE6A9B5" w14:textId="65DA0BAF" w:rsidR="00982987" w:rsidRPr="00B668A5" w:rsidRDefault="00982987" w:rsidP="00DB45BD">
      <w:pPr>
        <w:pStyle w:val="berschrift1"/>
      </w:pPr>
      <w:bookmarkStart w:id="0" w:name="_Toc232756898"/>
      <w:proofErr w:type="spellStart"/>
      <w:r>
        <w:lastRenderedPageBreak/>
        <w:t>P</w:t>
      </w:r>
      <w:r w:rsidRPr="00B668A5">
        <w:t>rojektleiterin</w:t>
      </w:r>
      <w:proofErr w:type="spellEnd"/>
      <w:r w:rsidRPr="00B668A5">
        <w:t>/</w:t>
      </w:r>
      <w:proofErr w:type="spellStart"/>
      <w:r w:rsidRPr="00B668A5">
        <w:t>Projektleiter</w:t>
      </w:r>
      <w:proofErr w:type="spellEnd"/>
      <w:r w:rsidR="005A3E3F">
        <w:t xml:space="preserve"> Nr. 1</w:t>
      </w:r>
      <w:bookmarkEnd w:id="0"/>
    </w:p>
    <w:tbl>
      <w:tblPr>
        <w:tblW w:w="947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60"/>
        <w:gridCol w:w="2976"/>
        <w:gridCol w:w="681"/>
        <w:gridCol w:w="1020"/>
        <w:gridCol w:w="2637"/>
      </w:tblGrid>
      <w:tr w:rsidR="00982987" w:rsidRPr="00B668A5" w14:paraId="1C25FD73" w14:textId="77777777" w:rsidTr="00934526">
        <w:trPr>
          <w:trHeight w:val="527"/>
        </w:trPr>
        <w:tc>
          <w:tcPr>
            <w:tcW w:w="2160" w:type="dxa"/>
            <w:tcBorders>
              <w:top w:val="single" w:sz="4" w:space="0" w:color="auto"/>
            </w:tcBorders>
          </w:tcPr>
          <w:p w14:paraId="28095587" w14:textId="77777777" w:rsidR="00982987" w:rsidRPr="00B668A5" w:rsidRDefault="00982987" w:rsidP="00934526">
            <w:pPr>
              <w:spacing w:before="60"/>
              <w:rPr>
                <w:rFonts w:cs="Arial"/>
              </w:rPr>
            </w:pPr>
            <w:r w:rsidRPr="00B668A5">
              <w:rPr>
                <w:rFonts w:cs="Arial"/>
              </w:rPr>
              <w:t xml:space="preserve">Vor- und Nachname </w:t>
            </w:r>
            <w:r w:rsidRPr="00B668A5">
              <w:rPr>
                <w:rFonts w:cs="Arial"/>
              </w:rPr>
              <w:br/>
              <w:t>Projektleiterin/</w:t>
            </w:r>
            <w:r w:rsidRPr="00B668A5">
              <w:rPr>
                <w:rFonts w:cs="Arial"/>
              </w:rPr>
              <w:br/>
              <w:t>Projektleiter</w:t>
            </w:r>
          </w:p>
        </w:tc>
        <w:tc>
          <w:tcPr>
            <w:tcW w:w="7314" w:type="dxa"/>
            <w:gridSpan w:val="4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cs="Arial"/>
              </w:rPr>
              <w:id w:val="1063530541"/>
              <w:placeholder>
                <w:docPart w:val="AD20A6D02C8C4258A192F85A36A74A45"/>
              </w:placeholder>
              <w:showingPlcHdr/>
            </w:sdtPr>
            <w:sdtEndPr/>
            <w:sdtContent>
              <w:permStart w:id="1883513096" w:edGrp="everyone" w:displacedByCustomXml="prev"/>
              <w:p w14:paraId="0922EE8B" w14:textId="77777777" w:rsidR="00982987" w:rsidRPr="00B668A5" w:rsidRDefault="00982987" w:rsidP="00934526">
                <w:pPr>
                  <w:spacing w:before="60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1883513096" w:displacedByCustomXml="next"/>
            </w:sdtContent>
          </w:sdt>
        </w:tc>
      </w:tr>
      <w:tr w:rsidR="00982987" w:rsidRPr="00B668A5" w14:paraId="0D09F01D" w14:textId="77777777" w:rsidTr="00934526">
        <w:trPr>
          <w:trHeight w:val="38"/>
        </w:trPr>
        <w:tc>
          <w:tcPr>
            <w:tcW w:w="2160" w:type="dxa"/>
            <w:vMerge w:val="restart"/>
          </w:tcPr>
          <w:p w14:paraId="7878EC08" w14:textId="77777777" w:rsidR="00982987" w:rsidRPr="00B668A5" w:rsidRDefault="00982987" w:rsidP="00934526">
            <w:pPr>
              <w:spacing w:before="60"/>
              <w:rPr>
                <w:rFonts w:cs="Arial"/>
              </w:rPr>
            </w:pPr>
            <w:r w:rsidRPr="00B668A5">
              <w:rPr>
                <w:rFonts w:cs="Arial"/>
              </w:rPr>
              <w:t>Berufserfahrung</w:t>
            </w:r>
          </w:p>
        </w:tc>
        <w:tc>
          <w:tcPr>
            <w:tcW w:w="2976" w:type="dxa"/>
          </w:tcPr>
          <w:p w14:paraId="5203E524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>Unternehmen</w:t>
            </w:r>
          </w:p>
        </w:tc>
        <w:tc>
          <w:tcPr>
            <w:tcW w:w="1701" w:type="dxa"/>
            <w:gridSpan w:val="2"/>
          </w:tcPr>
          <w:p w14:paraId="7A7A8831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>Position</w:t>
            </w:r>
          </w:p>
        </w:tc>
        <w:tc>
          <w:tcPr>
            <w:tcW w:w="2637" w:type="dxa"/>
          </w:tcPr>
          <w:p w14:paraId="49C7B224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>beschäftigt von […] bis […]</w:t>
            </w:r>
          </w:p>
        </w:tc>
      </w:tr>
      <w:tr w:rsidR="00982987" w:rsidRPr="00B668A5" w14:paraId="0F55B4D0" w14:textId="77777777" w:rsidTr="00934526">
        <w:trPr>
          <w:trHeight w:val="38"/>
        </w:trPr>
        <w:tc>
          <w:tcPr>
            <w:tcW w:w="2160" w:type="dxa"/>
            <w:vMerge/>
          </w:tcPr>
          <w:p w14:paraId="514D44A0" w14:textId="77777777" w:rsidR="00982987" w:rsidRPr="00B668A5" w:rsidRDefault="00982987" w:rsidP="00934526">
            <w:pPr>
              <w:spacing w:before="60"/>
              <w:rPr>
                <w:rFonts w:cs="Arial"/>
              </w:rPr>
            </w:pPr>
          </w:p>
        </w:tc>
        <w:tc>
          <w:tcPr>
            <w:tcW w:w="2976" w:type="dxa"/>
          </w:tcPr>
          <w:sdt>
            <w:sdtPr>
              <w:rPr>
                <w:rFonts w:cs="Arial"/>
              </w:rPr>
              <w:id w:val="-942378815"/>
              <w:placeholder>
                <w:docPart w:val="958D47BA17F34DADAFD49D219BF7EF5F"/>
              </w:placeholder>
              <w:showingPlcHdr/>
            </w:sdtPr>
            <w:sdtEndPr/>
            <w:sdtContent>
              <w:permStart w:id="2011314325" w:edGrp="everyone" w:displacedByCustomXml="prev"/>
              <w:p w14:paraId="1C4EA1E4" w14:textId="77777777" w:rsidR="00982987" w:rsidRPr="00B668A5" w:rsidRDefault="00982987" w:rsidP="00934526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2011314325" w:displacedByCustomXml="next"/>
            </w:sdtContent>
          </w:sdt>
          <w:p w14:paraId="0FA573A9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1701" w:type="dxa"/>
            <w:gridSpan w:val="2"/>
          </w:tcPr>
          <w:sdt>
            <w:sdtPr>
              <w:rPr>
                <w:rFonts w:cs="Arial"/>
              </w:rPr>
              <w:id w:val="1920513324"/>
              <w:placeholder>
                <w:docPart w:val="D3C690600A0F47589029ABB374E2BC50"/>
              </w:placeholder>
              <w:showingPlcHdr/>
            </w:sdtPr>
            <w:sdtEndPr/>
            <w:sdtContent>
              <w:permStart w:id="445019708" w:edGrp="everyone" w:displacedByCustomXml="prev"/>
              <w:p w14:paraId="5952C6FA" w14:textId="77777777" w:rsidR="00982987" w:rsidRPr="00B668A5" w:rsidRDefault="00982987" w:rsidP="00934526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445019708" w:displacedByCustomXml="next"/>
            </w:sdtContent>
          </w:sdt>
          <w:p w14:paraId="57A84195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2637" w:type="dxa"/>
          </w:tcPr>
          <w:p w14:paraId="6CE8C605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von </w:t>
            </w:r>
            <w:sdt>
              <w:sdtPr>
                <w:rPr>
                  <w:rFonts w:cs="Arial"/>
                </w:rPr>
                <w:id w:val="-1403830571"/>
                <w:placeholder>
                  <w:docPart w:val="74AB48713478478B975E19085B5798CE"/>
                </w:placeholder>
                <w:showingPlcHdr/>
              </w:sdtPr>
              <w:sdtEndPr/>
              <w:sdtContent>
                <w:permStart w:id="1668630261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1668630261"/>
              </w:sdtContent>
            </w:sdt>
          </w:p>
          <w:p w14:paraId="3901A64D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bis </w:t>
            </w:r>
            <w:sdt>
              <w:sdtPr>
                <w:rPr>
                  <w:rFonts w:cs="Arial"/>
                </w:rPr>
                <w:id w:val="-771391999"/>
                <w:placeholder>
                  <w:docPart w:val="178B8FF466464AAA8A1F087862879B2D"/>
                </w:placeholder>
                <w:showingPlcHdr/>
              </w:sdtPr>
              <w:sdtEndPr/>
              <w:sdtContent>
                <w:permStart w:id="1374112724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1374112724"/>
              </w:sdtContent>
            </w:sdt>
          </w:p>
        </w:tc>
      </w:tr>
      <w:tr w:rsidR="00982987" w:rsidRPr="00B668A5" w14:paraId="30CDE006" w14:textId="77777777" w:rsidTr="00934526">
        <w:trPr>
          <w:trHeight w:val="38"/>
        </w:trPr>
        <w:tc>
          <w:tcPr>
            <w:tcW w:w="2160" w:type="dxa"/>
            <w:vMerge/>
          </w:tcPr>
          <w:p w14:paraId="6606450F" w14:textId="77777777" w:rsidR="00982987" w:rsidRPr="00B668A5" w:rsidRDefault="00982987" w:rsidP="00934526">
            <w:pPr>
              <w:spacing w:before="60"/>
              <w:rPr>
                <w:rFonts w:cs="Arial"/>
              </w:rPr>
            </w:pPr>
          </w:p>
        </w:tc>
        <w:tc>
          <w:tcPr>
            <w:tcW w:w="2976" w:type="dxa"/>
          </w:tcPr>
          <w:sdt>
            <w:sdtPr>
              <w:rPr>
                <w:rFonts w:cs="Arial"/>
              </w:rPr>
              <w:id w:val="-618377783"/>
              <w:placeholder>
                <w:docPart w:val="B748429474544EE6B04092ACFA90B140"/>
              </w:placeholder>
              <w:showingPlcHdr/>
            </w:sdtPr>
            <w:sdtEndPr/>
            <w:sdtContent>
              <w:permStart w:id="1540577931" w:edGrp="everyone" w:displacedByCustomXml="prev"/>
              <w:p w14:paraId="199444D1" w14:textId="77777777" w:rsidR="00982987" w:rsidRPr="00B668A5" w:rsidRDefault="00982987" w:rsidP="00934526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1540577931" w:displacedByCustomXml="next"/>
            </w:sdtContent>
          </w:sdt>
          <w:p w14:paraId="6820BCC5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1701" w:type="dxa"/>
            <w:gridSpan w:val="2"/>
          </w:tcPr>
          <w:sdt>
            <w:sdtPr>
              <w:rPr>
                <w:rFonts w:cs="Arial"/>
              </w:rPr>
              <w:id w:val="1776518929"/>
              <w:placeholder>
                <w:docPart w:val="2A0129BA4E904EADA663299FFA6494E9"/>
              </w:placeholder>
              <w:showingPlcHdr/>
            </w:sdtPr>
            <w:sdtEndPr/>
            <w:sdtContent>
              <w:permStart w:id="332430164" w:edGrp="everyone" w:displacedByCustomXml="prev"/>
              <w:p w14:paraId="4AF6D045" w14:textId="77777777" w:rsidR="00982987" w:rsidRPr="00B668A5" w:rsidRDefault="00982987" w:rsidP="00934526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332430164" w:displacedByCustomXml="next"/>
            </w:sdtContent>
          </w:sdt>
          <w:p w14:paraId="79A0C6D2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2637" w:type="dxa"/>
          </w:tcPr>
          <w:p w14:paraId="27F86BBD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von </w:t>
            </w:r>
            <w:sdt>
              <w:sdtPr>
                <w:rPr>
                  <w:rFonts w:cs="Arial"/>
                </w:rPr>
                <w:id w:val="-481697887"/>
                <w:placeholder>
                  <w:docPart w:val="D801E0CDFEE74499B89A92408D7ED0B2"/>
                </w:placeholder>
                <w:showingPlcHdr/>
              </w:sdtPr>
              <w:sdtEndPr/>
              <w:sdtContent>
                <w:permStart w:id="889276121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889276121"/>
              </w:sdtContent>
            </w:sdt>
          </w:p>
          <w:p w14:paraId="0049F879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bis </w:t>
            </w:r>
            <w:sdt>
              <w:sdtPr>
                <w:rPr>
                  <w:rFonts w:cs="Arial"/>
                </w:rPr>
                <w:id w:val="2145540392"/>
                <w:placeholder>
                  <w:docPart w:val="3F92E593C0A442D49792AB9D07CAD23C"/>
                </w:placeholder>
                <w:showingPlcHdr/>
              </w:sdtPr>
              <w:sdtEndPr/>
              <w:sdtContent>
                <w:permStart w:id="2092705233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2092705233"/>
              </w:sdtContent>
            </w:sdt>
          </w:p>
        </w:tc>
      </w:tr>
      <w:tr w:rsidR="00982987" w:rsidRPr="00B668A5" w14:paraId="23152F28" w14:textId="77777777" w:rsidTr="00934526">
        <w:trPr>
          <w:trHeight w:val="38"/>
        </w:trPr>
        <w:tc>
          <w:tcPr>
            <w:tcW w:w="2160" w:type="dxa"/>
            <w:vMerge/>
          </w:tcPr>
          <w:p w14:paraId="65180425" w14:textId="77777777" w:rsidR="00982987" w:rsidRPr="00B668A5" w:rsidRDefault="00982987" w:rsidP="00934526">
            <w:pPr>
              <w:spacing w:before="60"/>
              <w:rPr>
                <w:rFonts w:cs="Arial"/>
              </w:rPr>
            </w:pPr>
          </w:p>
        </w:tc>
        <w:tc>
          <w:tcPr>
            <w:tcW w:w="2976" w:type="dxa"/>
          </w:tcPr>
          <w:sdt>
            <w:sdtPr>
              <w:rPr>
                <w:rFonts w:cs="Arial"/>
              </w:rPr>
              <w:id w:val="-1616986080"/>
              <w:placeholder>
                <w:docPart w:val="AD59A27A59D145B6A9793A598D6CDDE7"/>
              </w:placeholder>
              <w:showingPlcHdr/>
            </w:sdtPr>
            <w:sdtEndPr/>
            <w:sdtContent>
              <w:permStart w:id="1204225172" w:edGrp="everyone" w:displacedByCustomXml="prev"/>
              <w:p w14:paraId="6563EFFB" w14:textId="77777777" w:rsidR="00982987" w:rsidRPr="00B668A5" w:rsidRDefault="00982987" w:rsidP="00934526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1204225172" w:displacedByCustomXml="next"/>
            </w:sdtContent>
          </w:sdt>
          <w:p w14:paraId="45FA69A4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1701" w:type="dxa"/>
            <w:gridSpan w:val="2"/>
          </w:tcPr>
          <w:sdt>
            <w:sdtPr>
              <w:rPr>
                <w:rFonts w:cs="Arial"/>
              </w:rPr>
              <w:id w:val="-463275904"/>
              <w:placeholder>
                <w:docPart w:val="8A845F8717F249B593B52F477BE444AE"/>
              </w:placeholder>
              <w:showingPlcHdr/>
            </w:sdtPr>
            <w:sdtEndPr/>
            <w:sdtContent>
              <w:permStart w:id="236083943" w:edGrp="everyone" w:displacedByCustomXml="prev"/>
              <w:p w14:paraId="32B3A347" w14:textId="77777777" w:rsidR="00982987" w:rsidRPr="00B668A5" w:rsidRDefault="00982987" w:rsidP="00934526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236083943" w:displacedByCustomXml="next"/>
            </w:sdtContent>
          </w:sdt>
          <w:p w14:paraId="308BA772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2637" w:type="dxa"/>
          </w:tcPr>
          <w:p w14:paraId="78A39348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von </w:t>
            </w:r>
            <w:sdt>
              <w:sdtPr>
                <w:rPr>
                  <w:rFonts w:cs="Arial"/>
                </w:rPr>
                <w:id w:val="-1483768626"/>
                <w:placeholder>
                  <w:docPart w:val="AE2A5B38B97C4606AC148D085D391203"/>
                </w:placeholder>
                <w:showingPlcHdr/>
              </w:sdtPr>
              <w:sdtEndPr/>
              <w:sdtContent>
                <w:permStart w:id="588054895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588054895"/>
              </w:sdtContent>
            </w:sdt>
          </w:p>
          <w:p w14:paraId="36562D50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bis </w:t>
            </w:r>
            <w:sdt>
              <w:sdtPr>
                <w:rPr>
                  <w:rFonts w:cs="Arial"/>
                </w:rPr>
                <w:id w:val="1451754685"/>
                <w:placeholder>
                  <w:docPart w:val="2DA6DC57D7AA425296F28F23CF91CA28"/>
                </w:placeholder>
                <w:showingPlcHdr/>
              </w:sdtPr>
              <w:sdtEndPr/>
              <w:sdtContent>
                <w:permStart w:id="755133151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755133151"/>
              </w:sdtContent>
            </w:sdt>
          </w:p>
        </w:tc>
      </w:tr>
      <w:tr w:rsidR="00982987" w:rsidRPr="00B668A5" w14:paraId="5A7DECFF" w14:textId="77777777" w:rsidTr="00934526">
        <w:trPr>
          <w:trHeight w:val="38"/>
        </w:trPr>
        <w:tc>
          <w:tcPr>
            <w:tcW w:w="2160" w:type="dxa"/>
            <w:vMerge/>
          </w:tcPr>
          <w:p w14:paraId="7EBEC3E1" w14:textId="77777777" w:rsidR="00982987" w:rsidRPr="00B668A5" w:rsidRDefault="00982987" w:rsidP="00934526">
            <w:pPr>
              <w:spacing w:before="60"/>
              <w:rPr>
                <w:rFonts w:cs="Arial"/>
              </w:rPr>
            </w:pPr>
          </w:p>
        </w:tc>
        <w:tc>
          <w:tcPr>
            <w:tcW w:w="2976" w:type="dxa"/>
          </w:tcPr>
          <w:sdt>
            <w:sdtPr>
              <w:rPr>
                <w:rFonts w:cs="Arial"/>
              </w:rPr>
              <w:id w:val="-1147046287"/>
              <w:placeholder>
                <w:docPart w:val="9A6893CAA1E643158D8EE672C8241E56"/>
              </w:placeholder>
              <w:showingPlcHdr/>
            </w:sdtPr>
            <w:sdtEndPr/>
            <w:sdtContent>
              <w:permStart w:id="944001921" w:edGrp="everyone" w:displacedByCustomXml="prev"/>
              <w:p w14:paraId="776D9156" w14:textId="77777777" w:rsidR="00982987" w:rsidRPr="00B668A5" w:rsidRDefault="00982987" w:rsidP="00934526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944001921" w:displacedByCustomXml="next"/>
            </w:sdtContent>
          </w:sdt>
          <w:p w14:paraId="416D8129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1701" w:type="dxa"/>
            <w:gridSpan w:val="2"/>
          </w:tcPr>
          <w:sdt>
            <w:sdtPr>
              <w:rPr>
                <w:rFonts w:cs="Arial"/>
              </w:rPr>
              <w:id w:val="867719494"/>
              <w:placeholder>
                <w:docPart w:val="E9EB0CA5A66E4B7D9D2DA938DA6EB7FF"/>
              </w:placeholder>
              <w:showingPlcHdr/>
            </w:sdtPr>
            <w:sdtEndPr/>
            <w:sdtContent>
              <w:permStart w:id="709445590" w:edGrp="everyone" w:displacedByCustomXml="prev"/>
              <w:p w14:paraId="2100D18C" w14:textId="77777777" w:rsidR="00982987" w:rsidRPr="00B668A5" w:rsidRDefault="00982987" w:rsidP="00934526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709445590" w:displacedByCustomXml="next"/>
            </w:sdtContent>
          </w:sdt>
          <w:p w14:paraId="37739E8F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2637" w:type="dxa"/>
          </w:tcPr>
          <w:p w14:paraId="69969E5A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von </w:t>
            </w:r>
            <w:sdt>
              <w:sdtPr>
                <w:rPr>
                  <w:rFonts w:cs="Arial"/>
                </w:rPr>
                <w:id w:val="951594894"/>
                <w:placeholder>
                  <w:docPart w:val="7C36BEA68584463CA42FCAB8E9C79DF4"/>
                </w:placeholder>
                <w:showingPlcHdr/>
              </w:sdtPr>
              <w:sdtEndPr/>
              <w:sdtContent>
                <w:permStart w:id="1957757003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1957757003"/>
              </w:sdtContent>
            </w:sdt>
          </w:p>
          <w:p w14:paraId="5245CAB2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bis </w:t>
            </w:r>
            <w:sdt>
              <w:sdtPr>
                <w:rPr>
                  <w:rFonts w:cs="Arial"/>
                </w:rPr>
                <w:id w:val="-1262452318"/>
                <w:placeholder>
                  <w:docPart w:val="82AFA112DDEA49D4847C8E09E63D77FF"/>
                </w:placeholder>
                <w:showingPlcHdr/>
              </w:sdtPr>
              <w:sdtEndPr/>
              <w:sdtContent>
                <w:permStart w:id="1892773144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1892773144"/>
              </w:sdtContent>
            </w:sdt>
          </w:p>
        </w:tc>
      </w:tr>
      <w:tr w:rsidR="00982987" w:rsidRPr="00B668A5" w14:paraId="405201A0" w14:textId="77777777" w:rsidTr="00934526">
        <w:trPr>
          <w:trHeight w:val="38"/>
        </w:trPr>
        <w:tc>
          <w:tcPr>
            <w:tcW w:w="2160" w:type="dxa"/>
            <w:vMerge/>
          </w:tcPr>
          <w:p w14:paraId="2BF9E6C7" w14:textId="77777777" w:rsidR="00982987" w:rsidRPr="00B668A5" w:rsidRDefault="00982987" w:rsidP="00934526">
            <w:pPr>
              <w:spacing w:before="60"/>
              <w:rPr>
                <w:rFonts w:cs="Arial"/>
              </w:rPr>
            </w:pPr>
          </w:p>
        </w:tc>
        <w:tc>
          <w:tcPr>
            <w:tcW w:w="2976" w:type="dxa"/>
          </w:tcPr>
          <w:sdt>
            <w:sdtPr>
              <w:rPr>
                <w:rFonts w:cs="Arial"/>
              </w:rPr>
              <w:id w:val="922620374"/>
              <w:placeholder>
                <w:docPart w:val="B5D7A3784A0F452EB41BFB9163405668"/>
              </w:placeholder>
              <w:showingPlcHdr/>
            </w:sdtPr>
            <w:sdtEndPr/>
            <w:sdtContent>
              <w:permStart w:id="1681018300" w:edGrp="everyone" w:displacedByCustomXml="prev"/>
              <w:p w14:paraId="2D17289A" w14:textId="77777777" w:rsidR="00982987" w:rsidRPr="00B668A5" w:rsidRDefault="00982987" w:rsidP="00934526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1681018300" w:displacedByCustomXml="next"/>
            </w:sdtContent>
          </w:sdt>
          <w:p w14:paraId="6C7D5A49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1701" w:type="dxa"/>
            <w:gridSpan w:val="2"/>
          </w:tcPr>
          <w:sdt>
            <w:sdtPr>
              <w:rPr>
                <w:rFonts w:cs="Arial"/>
              </w:rPr>
              <w:id w:val="-1907301409"/>
              <w:placeholder>
                <w:docPart w:val="87990D62819B4CE5A317829C75E5AADD"/>
              </w:placeholder>
              <w:showingPlcHdr/>
            </w:sdtPr>
            <w:sdtEndPr/>
            <w:sdtContent>
              <w:permStart w:id="1314859933" w:edGrp="everyone" w:displacedByCustomXml="prev"/>
              <w:p w14:paraId="1FFD8128" w14:textId="77777777" w:rsidR="00982987" w:rsidRPr="00B668A5" w:rsidRDefault="00982987" w:rsidP="00934526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1314859933" w:displacedByCustomXml="next"/>
            </w:sdtContent>
          </w:sdt>
          <w:p w14:paraId="5B509EE4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2637" w:type="dxa"/>
          </w:tcPr>
          <w:p w14:paraId="3EEC75FB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von </w:t>
            </w:r>
            <w:sdt>
              <w:sdtPr>
                <w:rPr>
                  <w:rFonts w:cs="Arial"/>
                </w:rPr>
                <w:id w:val="1392157913"/>
                <w:placeholder>
                  <w:docPart w:val="52189A60076C48258FEAAAB8BC28FCB6"/>
                </w:placeholder>
                <w:showingPlcHdr/>
              </w:sdtPr>
              <w:sdtEndPr/>
              <w:sdtContent>
                <w:permStart w:id="721447573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721447573"/>
              </w:sdtContent>
            </w:sdt>
          </w:p>
          <w:p w14:paraId="10770045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bis </w:t>
            </w:r>
            <w:sdt>
              <w:sdtPr>
                <w:rPr>
                  <w:rFonts w:cs="Arial"/>
                </w:rPr>
                <w:id w:val="-1917467756"/>
                <w:placeholder>
                  <w:docPart w:val="3C9BCFD654B6452F94C6082254EC6283"/>
                </w:placeholder>
                <w:showingPlcHdr/>
              </w:sdtPr>
              <w:sdtEndPr/>
              <w:sdtContent>
                <w:permStart w:id="603345302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603345302"/>
              </w:sdtContent>
            </w:sdt>
          </w:p>
        </w:tc>
      </w:tr>
      <w:tr w:rsidR="00982987" w:rsidRPr="00B668A5" w14:paraId="4D09C9C1" w14:textId="77777777" w:rsidTr="00934526">
        <w:tc>
          <w:tcPr>
            <w:tcW w:w="2160" w:type="dxa"/>
            <w:vAlign w:val="center"/>
          </w:tcPr>
          <w:p w14:paraId="2515378F" w14:textId="77777777" w:rsidR="00982987" w:rsidRPr="00B668A5" w:rsidRDefault="00982987" w:rsidP="00934526">
            <w:pPr>
              <w:spacing w:before="60"/>
              <w:rPr>
                <w:rFonts w:cs="Arial"/>
              </w:rPr>
            </w:pPr>
            <w:r w:rsidRPr="00B668A5">
              <w:rPr>
                <w:rFonts w:cs="Arial"/>
              </w:rPr>
              <w:t xml:space="preserve">Erfahrung mit </w:t>
            </w:r>
            <w:r w:rsidRPr="00B668A5">
              <w:rPr>
                <w:rFonts w:cs="Arial"/>
              </w:rPr>
              <w:br/>
              <w:t>Befragungsmethoden als Projektleiterin/</w:t>
            </w:r>
            <w:r w:rsidRPr="00B668A5">
              <w:rPr>
                <w:rFonts w:cs="Arial"/>
              </w:rPr>
              <w:br/>
              <w:t xml:space="preserve">Projektleiter </w:t>
            </w:r>
          </w:p>
        </w:tc>
        <w:tc>
          <w:tcPr>
            <w:tcW w:w="7314" w:type="dxa"/>
            <w:gridSpan w:val="4"/>
            <w:tcBorders>
              <w:bottom w:val="single" w:sz="4" w:space="0" w:color="auto"/>
            </w:tcBorders>
            <w:vAlign w:val="center"/>
          </w:tcPr>
          <w:p w14:paraId="3A013A06" w14:textId="77777777" w:rsidR="00982987" w:rsidRPr="00B668A5" w:rsidRDefault="00AB14BB" w:rsidP="00934526">
            <w:pPr>
              <w:ind w:left="214" w:hanging="21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373080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741445655" w:edGrp="everyone"/>
                <w:r w:rsidR="00982987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1741445655"/>
              </w:sdtContent>
            </w:sdt>
            <w:r w:rsidR="00982987" w:rsidRPr="00B668A5">
              <w:rPr>
                <w:rFonts w:cs="Arial"/>
                <w:sz w:val="16"/>
                <w:szCs w:val="16"/>
              </w:rPr>
              <w:tab/>
              <w:t>Online-Befragungen</w:t>
            </w:r>
          </w:p>
          <w:p w14:paraId="5C1BC02F" w14:textId="77777777" w:rsidR="00982987" w:rsidRPr="00B668A5" w:rsidRDefault="00AB14BB" w:rsidP="00934526">
            <w:pPr>
              <w:ind w:left="214" w:hanging="21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411588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621820568" w:edGrp="everyone"/>
                <w:r w:rsidR="00982987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621820568"/>
              </w:sdtContent>
            </w:sdt>
            <w:r w:rsidR="00982987" w:rsidRPr="00B668A5">
              <w:rPr>
                <w:rFonts w:cs="Arial"/>
                <w:sz w:val="16"/>
                <w:szCs w:val="16"/>
              </w:rPr>
              <w:tab/>
              <w:t>Telefonische Befragungen</w:t>
            </w:r>
          </w:p>
          <w:p w14:paraId="2FA8BA45" w14:textId="77777777" w:rsidR="00982987" w:rsidRPr="00B668A5" w:rsidRDefault="00AB14BB" w:rsidP="00934526">
            <w:pPr>
              <w:ind w:left="214" w:hanging="21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834452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980956921" w:edGrp="everyone"/>
                <w:r w:rsidR="00982987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1980956921"/>
              </w:sdtContent>
            </w:sdt>
            <w:r w:rsidR="00982987" w:rsidRPr="00B668A5">
              <w:rPr>
                <w:rFonts w:cs="Arial"/>
                <w:sz w:val="16"/>
                <w:szCs w:val="16"/>
              </w:rPr>
              <w:tab/>
              <w:t>Schriftliche Befragungen</w:t>
            </w:r>
          </w:p>
          <w:p w14:paraId="76FEB1D2" w14:textId="77777777" w:rsidR="00982987" w:rsidRPr="00B668A5" w:rsidRDefault="00AB14BB" w:rsidP="00934526">
            <w:pPr>
              <w:ind w:left="214" w:hanging="21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1783485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725550647" w:edGrp="everyone"/>
                <w:r w:rsidR="00982987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725550647"/>
              </w:sdtContent>
            </w:sdt>
            <w:r w:rsidR="00982987" w:rsidRPr="00B668A5">
              <w:rPr>
                <w:rFonts w:cs="Arial"/>
                <w:sz w:val="16"/>
                <w:szCs w:val="16"/>
              </w:rPr>
              <w:tab/>
              <w:t xml:space="preserve">Persönliche Befragungen </w:t>
            </w:r>
          </w:p>
          <w:p w14:paraId="23F8AD71" w14:textId="77777777" w:rsidR="00982987" w:rsidRPr="00B668A5" w:rsidRDefault="00AB14BB" w:rsidP="00934526">
            <w:pPr>
              <w:ind w:left="214" w:hanging="21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1275094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123649966" w:edGrp="everyone"/>
                <w:r w:rsidR="00982987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2123649966"/>
              </w:sdtContent>
            </w:sdt>
            <w:r w:rsidR="00982987" w:rsidRPr="00B668A5">
              <w:rPr>
                <w:rFonts w:cs="Arial"/>
                <w:sz w:val="16"/>
                <w:szCs w:val="16"/>
              </w:rPr>
              <w:tab/>
              <w:t>Einzelinterviews</w:t>
            </w:r>
          </w:p>
          <w:p w14:paraId="16228E1D" w14:textId="77777777" w:rsidR="00982987" w:rsidRPr="00B668A5" w:rsidRDefault="00AB14BB" w:rsidP="00934526">
            <w:pPr>
              <w:ind w:left="214" w:hanging="21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1735540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106525869" w:edGrp="everyone"/>
                <w:r w:rsidR="00982987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1106525869"/>
              </w:sdtContent>
            </w:sdt>
            <w:r w:rsidR="00982987" w:rsidRPr="00B668A5">
              <w:rPr>
                <w:rFonts w:cs="Arial"/>
                <w:sz w:val="16"/>
                <w:szCs w:val="16"/>
              </w:rPr>
              <w:tab/>
              <w:t>Gruppendiskussionen</w:t>
            </w:r>
          </w:p>
          <w:p w14:paraId="46B29BA4" w14:textId="77777777" w:rsidR="00982987" w:rsidRPr="00B668A5" w:rsidRDefault="00AB14BB" w:rsidP="00934526">
            <w:pPr>
              <w:ind w:left="214" w:hanging="21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1787386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326343553" w:edGrp="everyone"/>
                <w:r w:rsidR="00982987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1326343553"/>
              </w:sdtContent>
            </w:sdt>
            <w:r w:rsidR="00982987" w:rsidRPr="00B668A5">
              <w:rPr>
                <w:rFonts w:cs="Arial"/>
                <w:sz w:val="16"/>
                <w:szCs w:val="16"/>
              </w:rPr>
              <w:tab/>
              <w:t>Workshops</w:t>
            </w:r>
          </w:p>
        </w:tc>
      </w:tr>
      <w:tr w:rsidR="00982987" w:rsidRPr="00B668A5" w14:paraId="44742401" w14:textId="77777777" w:rsidTr="00934526">
        <w:tc>
          <w:tcPr>
            <w:tcW w:w="2160" w:type="dxa"/>
            <w:vAlign w:val="center"/>
          </w:tcPr>
          <w:p w14:paraId="0B8DCF87" w14:textId="77777777" w:rsidR="00982987" w:rsidRPr="00B668A5" w:rsidRDefault="00982987" w:rsidP="00934526">
            <w:pPr>
              <w:spacing w:before="60"/>
              <w:rPr>
                <w:rFonts w:cs="Arial"/>
              </w:rPr>
            </w:pPr>
            <w:r w:rsidRPr="00B668A5">
              <w:rPr>
                <w:rFonts w:cs="Arial"/>
              </w:rPr>
              <w:lastRenderedPageBreak/>
              <w:t xml:space="preserve">Erfahrung mit </w:t>
            </w:r>
            <w:r w:rsidRPr="00B668A5">
              <w:rPr>
                <w:rFonts w:cs="Arial"/>
              </w:rPr>
              <w:br/>
              <w:t xml:space="preserve">Analyseverfahren als </w:t>
            </w:r>
            <w:r w:rsidRPr="00B668A5">
              <w:rPr>
                <w:rFonts w:cs="Arial"/>
              </w:rPr>
              <w:br/>
              <w:t>Projektleiterin/</w:t>
            </w:r>
            <w:r w:rsidRPr="00B668A5">
              <w:rPr>
                <w:rFonts w:cs="Arial"/>
              </w:rPr>
              <w:br/>
              <w:t>Projektleiter</w:t>
            </w:r>
          </w:p>
        </w:tc>
        <w:tc>
          <w:tcPr>
            <w:tcW w:w="3657" w:type="dxa"/>
            <w:gridSpan w:val="2"/>
            <w:tcBorders>
              <w:right w:val="nil"/>
            </w:tcBorders>
            <w:vAlign w:val="center"/>
          </w:tcPr>
          <w:p w14:paraId="5A5F1C6C" w14:textId="77777777" w:rsidR="00982987" w:rsidRPr="00B668A5" w:rsidRDefault="00AB14BB" w:rsidP="00934526">
            <w:pPr>
              <w:ind w:left="214" w:hanging="21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1469088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21176774" w:edGrp="everyone"/>
                <w:r w:rsidR="00982987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121176774"/>
              </w:sdtContent>
            </w:sdt>
            <w:r w:rsidR="00982987" w:rsidRPr="00B668A5">
              <w:rPr>
                <w:rFonts w:cs="Arial"/>
                <w:sz w:val="16"/>
                <w:szCs w:val="16"/>
              </w:rPr>
              <w:tab/>
              <w:t>Korrelationsanalyse</w:t>
            </w:r>
          </w:p>
          <w:p w14:paraId="0DD245C9" w14:textId="77777777" w:rsidR="00982987" w:rsidRPr="00B668A5" w:rsidRDefault="00AB14BB" w:rsidP="00934526">
            <w:pPr>
              <w:ind w:left="214" w:hanging="21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1966959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583697680" w:edGrp="everyone"/>
                <w:r w:rsidR="00982987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  <w:permEnd w:id="1583697680"/>
              </w:sdtContent>
            </w:sdt>
            <w:r w:rsidR="00982987" w:rsidRPr="00B668A5">
              <w:rPr>
                <w:rFonts w:cs="Arial"/>
                <w:sz w:val="16"/>
                <w:szCs w:val="16"/>
              </w:rPr>
              <w:tab/>
              <w:t>Faktorenanalyse</w:t>
            </w:r>
          </w:p>
          <w:p w14:paraId="56CBEEBC" w14:textId="77777777" w:rsidR="00982987" w:rsidRPr="00B668A5" w:rsidRDefault="00AB14BB" w:rsidP="00934526">
            <w:pPr>
              <w:ind w:left="214" w:hanging="21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2711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232801680" w:edGrp="everyone"/>
                <w:r w:rsidR="00982987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1232801680"/>
              </w:sdtContent>
            </w:sdt>
            <w:r w:rsidR="00982987" w:rsidRPr="00B668A5">
              <w:rPr>
                <w:rFonts w:cs="Arial"/>
                <w:sz w:val="16"/>
                <w:szCs w:val="16"/>
              </w:rPr>
              <w:tab/>
              <w:t>Clusteranalyse</w:t>
            </w:r>
          </w:p>
          <w:p w14:paraId="68927D68" w14:textId="77777777" w:rsidR="00982987" w:rsidRPr="00B668A5" w:rsidRDefault="00AB14BB" w:rsidP="00934526">
            <w:pPr>
              <w:ind w:left="214" w:hanging="21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843311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017863471" w:edGrp="everyone"/>
                <w:r w:rsidR="00982987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2017863471"/>
              </w:sdtContent>
            </w:sdt>
            <w:r w:rsidR="00982987" w:rsidRPr="00B668A5">
              <w:rPr>
                <w:rFonts w:cs="Arial"/>
                <w:sz w:val="16"/>
                <w:szCs w:val="16"/>
              </w:rPr>
              <w:tab/>
              <w:t>multivariate Regressionsanalyse</w:t>
            </w:r>
          </w:p>
          <w:p w14:paraId="56E1FA30" w14:textId="77777777" w:rsidR="00982987" w:rsidRPr="00B668A5" w:rsidRDefault="00AB14BB" w:rsidP="00934526">
            <w:pPr>
              <w:ind w:left="214" w:hanging="21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699626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170435514" w:edGrp="everyone"/>
                <w:r w:rsidR="00982987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1170435514"/>
              </w:sdtContent>
            </w:sdt>
            <w:r w:rsidR="00982987" w:rsidRPr="00B668A5">
              <w:rPr>
                <w:rFonts w:cs="Arial"/>
                <w:sz w:val="16"/>
                <w:szCs w:val="16"/>
              </w:rPr>
              <w:tab/>
              <w:t>logistische Regressionsanalyse</w:t>
            </w:r>
          </w:p>
          <w:p w14:paraId="3647E37F" w14:textId="77777777" w:rsidR="00982987" w:rsidRPr="00B668A5" w:rsidRDefault="00AB14BB" w:rsidP="00934526">
            <w:pPr>
              <w:ind w:left="214" w:hanging="21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1106191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645677146" w:edGrp="everyone"/>
                <w:r w:rsidR="00982987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1645677146"/>
              </w:sdtContent>
            </w:sdt>
            <w:r w:rsidR="00982987" w:rsidRPr="00B668A5">
              <w:rPr>
                <w:rFonts w:cs="Arial"/>
                <w:sz w:val="16"/>
                <w:szCs w:val="16"/>
              </w:rPr>
              <w:tab/>
              <w:t>Korrespondenzanalyse</w:t>
            </w:r>
          </w:p>
          <w:p w14:paraId="7EEF53BA" w14:textId="77777777" w:rsidR="00982987" w:rsidRPr="00B668A5" w:rsidRDefault="00AB14BB" w:rsidP="00934526">
            <w:pPr>
              <w:ind w:left="214" w:hanging="21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1635907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441680861" w:edGrp="everyone"/>
                <w:r w:rsidR="00982987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1441680861"/>
              </w:sdtContent>
            </w:sdt>
            <w:r w:rsidR="00982987" w:rsidRPr="00B668A5">
              <w:rPr>
                <w:rFonts w:cs="Arial"/>
                <w:sz w:val="16"/>
                <w:szCs w:val="16"/>
              </w:rPr>
              <w:tab/>
              <w:t>Diskriminanzanalyse</w:t>
            </w:r>
          </w:p>
        </w:tc>
        <w:tc>
          <w:tcPr>
            <w:tcW w:w="3657" w:type="dxa"/>
            <w:gridSpan w:val="2"/>
            <w:tcBorders>
              <w:left w:val="nil"/>
            </w:tcBorders>
            <w:vAlign w:val="center"/>
          </w:tcPr>
          <w:p w14:paraId="3E6C098C" w14:textId="77777777" w:rsidR="00982987" w:rsidRPr="00B668A5" w:rsidRDefault="00AB14BB" w:rsidP="00934526">
            <w:pPr>
              <w:ind w:left="245" w:hanging="245"/>
              <w:rPr>
                <w:rFonts w:cs="Arial"/>
                <w:sz w:val="16"/>
                <w:szCs w:val="16"/>
                <w:lang w:val="fr-FR"/>
              </w:rPr>
            </w:pPr>
            <w:sdt>
              <w:sdtPr>
                <w:rPr>
                  <w:rFonts w:cs="Arial"/>
                  <w:sz w:val="16"/>
                  <w:szCs w:val="16"/>
                  <w:lang w:val="fr-FR"/>
                </w:rPr>
                <w:id w:val="-811017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334251683" w:edGrp="everyone"/>
                <w:r w:rsidR="00982987" w:rsidRPr="00B668A5">
                  <w:rPr>
                    <w:rFonts w:ascii="Segoe UI Symbol" w:eastAsia="MS Gothic" w:hAnsi="Segoe UI Symbol" w:cs="Segoe UI Symbol"/>
                    <w:sz w:val="16"/>
                    <w:szCs w:val="16"/>
                    <w:lang w:val="fr-FR"/>
                  </w:rPr>
                  <w:t>☐</w:t>
                </w:r>
                <w:permEnd w:id="334251683"/>
              </w:sdtContent>
            </w:sdt>
            <w:r w:rsidR="00982987" w:rsidRPr="00B668A5">
              <w:rPr>
                <w:rFonts w:cs="Arial"/>
                <w:sz w:val="16"/>
                <w:szCs w:val="16"/>
                <w:lang w:val="fr-FR"/>
              </w:rPr>
              <w:tab/>
              <w:t>(M)ANOVA-Analyse</w:t>
            </w:r>
          </w:p>
          <w:p w14:paraId="51B706D1" w14:textId="77777777" w:rsidR="00982987" w:rsidRPr="00B668A5" w:rsidRDefault="00AB14BB" w:rsidP="00934526">
            <w:pPr>
              <w:ind w:left="245" w:hanging="245"/>
              <w:rPr>
                <w:rFonts w:cs="Arial"/>
                <w:sz w:val="16"/>
                <w:szCs w:val="16"/>
                <w:lang w:val="fr-FR"/>
              </w:rPr>
            </w:pPr>
            <w:sdt>
              <w:sdtPr>
                <w:rPr>
                  <w:rFonts w:cs="Arial"/>
                  <w:sz w:val="16"/>
                  <w:szCs w:val="16"/>
                  <w:lang w:val="fr-FR"/>
                </w:rPr>
                <w:id w:val="523990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880900702" w:edGrp="everyone"/>
                <w:r w:rsidR="00982987" w:rsidRPr="00B668A5">
                  <w:rPr>
                    <w:rFonts w:ascii="Segoe UI Symbol" w:eastAsia="MS Gothic" w:hAnsi="Segoe UI Symbol" w:cs="Segoe UI Symbol"/>
                    <w:sz w:val="16"/>
                    <w:szCs w:val="16"/>
                    <w:lang w:val="fr-FR"/>
                  </w:rPr>
                  <w:t>☐</w:t>
                </w:r>
                <w:permEnd w:id="880900702"/>
              </w:sdtContent>
            </w:sdt>
            <w:r w:rsidR="00982987" w:rsidRPr="00B668A5">
              <w:rPr>
                <w:rFonts w:cs="Arial"/>
                <w:sz w:val="16"/>
                <w:szCs w:val="16"/>
                <w:lang w:val="fr-FR"/>
              </w:rPr>
              <w:tab/>
              <w:t>Conjoint-Analyse</w:t>
            </w:r>
          </w:p>
          <w:p w14:paraId="758D5A49" w14:textId="77777777" w:rsidR="00982987" w:rsidRPr="00B668A5" w:rsidRDefault="00AB14BB" w:rsidP="00934526">
            <w:pPr>
              <w:ind w:left="245" w:hanging="245"/>
              <w:rPr>
                <w:rFonts w:cs="Arial"/>
                <w:sz w:val="16"/>
                <w:szCs w:val="16"/>
                <w:lang w:val="fr-FR"/>
              </w:rPr>
            </w:pPr>
            <w:sdt>
              <w:sdtPr>
                <w:rPr>
                  <w:rFonts w:cs="Arial"/>
                  <w:sz w:val="16"/>
                  <w:szCs w:val="16"/>
                  <w:lang w:val="fr-FR"/>
                </w:rPr>
                <w:id w:val="-1290504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293054091" w:edGrp="everyone"/>
                <w:r w:rsidR="00982987" w:rsidRPr="00B668A5">
                  <w:rPr>
                    <w:rFonts w:ascii="Segoe UI Symbol" w:eastAsia="MS Gothic" w:hAnsi="Segoe UI Symbol" w:cs="Segoe UI Symbol"/>
                    <w:sz w:val="16"/>
                    <w:szCs w:val="16"/>
                    <w:lang w:val="fr-FR"/>
                  </w:rPr>
                  <w:t>☐</w:t>
                </w:r>
                <w:permEnd w:id="1293054091"/>
              </w:sdtContent>
            </w:sdt>
            <w:r w:rsidR="00982987" w:rsidRPr="00B668A5">
              <w:rPr>
                <w:rFonts w:cs="Arial"/>
                <w:sz w:val="16"/>
                <w:szCs w:val="16"/>
                <w:lang w:val="fr-FR"/>
              </w:rPr>
              <w:tab/>
              <w:t xml:space="preserve">Maximum </w:t>
            </w:r>
            <w:proofErr w:type="spellStart"/>
            <w:r w:rsidR="00982987" w:rsidRPr="00B668A5">
              <w:rPr>
                <w:rFonts w:cs="Arial"/>
                <w:sz w:val="16"/>
                <w:szCs w:val="16"/>
                <w:lang w:val="fr-FR"/>
              </w:rPr>
              <w:t>Difference</w:t>
            </w:r>
            <w:proofErr w:type="spellEnd"/>
            <w:r w:rsidR="00982987" w:rsidRPr="00B668A5">
              <w:rPr>
                <w:rFonts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="00982987" w:rsidRPr="00B668A5">
              <w:rPr>
                <w:rFonts w:cs="Arial"/>
                <w:sz w:val="16"/>
                <w:szCs w:val="16"/>
                <w:lang w:val="fr-FR"/>
              </w:rPr>
              <w:t>Scaling</w:t>
            </w:r>
            <w:proofErr w:type="spellEnd"/>
            <w:r w:rsidR="00982987" w:rsidRPr="00B668A5">
              <w:rPr>
                <w:rFonts w:cs="Arial"/>
                <w:sz w:val="16"/>
                <w:szCs w:val="16"/>
                <w:lang w:val="fr-FR"/>
              </w:rPr>
              <w:t xml:space="preserve"> </w:t>
            </w:r>
          </w:p>
          <w:p w14:paraId="4ACDA4F8" w14:textId="77777777" w:rsidR="00982987" w:rsidRPr="00B668A5" w:rsidRDefault="00982987" w:rsidP="00934526">
            <w:pPr>
              <w:ind w:left="490" w:hanging="245"/>
              <w:rPr>
                <w:rFonts w:cs="Arial"/>
                <w:sz w:val="16"/>
                <w:szCs w:val="16"/>
                <w:lang w:val="en-AU"/>
              </w:rPr>
            </w:pPr>
            <w:r w:rsidRPr="00B668A5">
              <w:rPr>
                <w:rFonts w:cs="Arial"/>
                <w:sz w:val="16"/>
                <w:szCs w:val="16"/>
                <w:lang w:val="en-AU"/>
              </w:rPr>
              <w:t>("</w:t>
            </w:r>
            <w:proofErr w:type="spellStart"/>
            <w:r w:rsidRPr="00B668A5">
              <w:rPr>
                <w:rFonts w:cs="Arial"/>
                <w:sz w:val="16"/>
                <w:szCs w:val="16"/>
                <w:lang w:val="en-AU"/>
              </w:rPr>
              <w:t>MaxDiff</w:t>
            </w:r>
            <w:proofErr w:type="spellEnd"/>
            <w:r w:rsidRPr="00B668A5">
              <w:rPr>
                <w:rFonts w:cs="Arial"/>
                <w:sz w:val="16"/>
                <w:szCs w:val="16"/>
                <w:lang w:val="en-AU"/>
              </w:rPr>
              <w:t>") Analyse</w:t>
            </w:r>
          </w:p>
          <w:p w14:paraId="4E3EA113" w14:textId="77777777" w:rsidR="00982987" w:rsidRPr="00B668A5" w:rsidRDefault="00AB14BB" w:rsidP="00934526">
            <w:pPr>
              <w:ind w:left="245" w:hanging="245"/>
              <w:rPr>
                <w:rFonts w:cs="Arial"/>
                <w:sz w:val="16"/>
                <w:szCs w:val="16"/>
                <w:lang w:val="en-AU"/>
              </w:rPr>
            </w:pPr>
            <w:sdt>
              <w:sdtPr>
                <w:rPr>
                  <w:rFonts w:cs="Arial"/>
                  <w:sz w:val="16"/>
                  <w:szCs w:val="16"/>
                  <w:lang w:val="en-AU"/>
                </w:rPr>
                <w:id w:val="-784191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229092439" w:edGrp="everyone"/>
                <w:r w:rsidR="00982987" w:rsidRPr="00B668A5">
                  <w:rPr>
                    <w:rFonts w:ascii="Segoe UI Symbol" w:eastAsia="MS Gothic" w:hAnsi="Segoe UI Symbol" w:cs="Segoe UI Symbol"/>
                    <w:sz w:val="16"/>
                    <w:szCs w:val="16"/>
                    <w:lang w:val="en-AU"/>
                  </w:rPr>
                  <w:t>☐</w:t>
                </w:r>
                <w:permEnd w:id="1229092439"/>
              </w:sdtContent>
            </w:sdt>
            <w:r w:rsidR="00982987" w:rsidRPr="00B668A5">
              <w:rPr>
                <w:rFonts w:cs="Arial"/>
                <w:sz w:val="16"/>
                <w:szCs w:val="16"/>
                <w:lang w:val="en-AU"/>
              </w:rPr>
              <w:tab/>
              <w:t>Total Unduplicated Reach and Frequency ("TURF")-Analyse</w:t>
            </w:r>
          </w:p>
          <w:p w14:paraId="53B62DB8" w14:textId="77777777" w:rsidR="00982987" w:rsidRPr="00B668A5" w:rsidRDefault="00AB14BB" w:rsidP="00934526">
            <w:pPr>
              <w:ind w:left="245" w:hanging="245"/>
              <w:rPr>
                <w:rFonts w:cs="Arial"/>
                <w:sz w:val="16"/>
                <w:szCs w:val="16"/>
                <w:lang w:val="fr-FR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611210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707615586" w:edGrp="everyone"/>
                <w:r w:rsidR="00982987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1707615586"/>
              </w:sdtContent>
            </w:sdt>
            <w:r w:rsidR="00982987" w:rsidRPr="00B668A5">
              <w:rPr>
                <w:rFonts w:cs="Arial"/>
                <w:sz w:val="16"/>
                <w:szCs w:val="16"/>
                <w:lang w:val="fr-FR"/>
              </w:rPr>
              <w:tab/>
            </w:r>
            <w:proofErr w:type="spellStart"/>
            <w:r w:rsidR="00982987" w:rsidRPr="00B668A5">
              <w:rPr>
                <w:rFonts w:cs="Arial"/>
                <w:sz w:val="16"/>
                <w:szCs w:val="16"/>
                <w:lang w:val="fr-FR"/>
              </w:rPr>
              <w:t>Strukturgleichungsmodelle</w:t>
            </w:r>
            <w:proofErr w:type="spellEnd"/>
          </w:p>
          <w:p w14:paraId="0F04C131" w14:textId="77777777" w:rsidR="00982987" w:rsidRPr="00B668A5" w:rsidRDefault="00982987" w:rsidP="00934526">
            <w:pPr>
              <w:rPr>
                <w:rFonts w:cs="Arial"/>
                <w:sz w:val="16"/>
                <w:szCs w:val="16"/>
              </w:rPr>
            </w:pPr>
          </w:p>
        </w:tc>
      </w:tr>
      <w:tr w:rsidR="00982987" w:rsidRPr="00B668A5" w14:paraId="561CA03F" w14:textId="77777777" w:rsidTr="00934526">
        <w:tc>
          <w:tcPr>
            <w:tcW w:w="2160" w:type="dxa"/>
            <w:vAlign w:val="center"/>
          </w:tcPr>
          <w:p w14:paraId="369624D6" w14:textId="77777777" w:rsidR="00982987" w:rsidRPr="00B668A5" w:rsidRDefault="00982987" w:rsidP="00934526">
            <w:pPr>
              <w:spacing w:before="60"/>
              <w:rPr>
                <w:rFonts w:cs="Arial"/>
              </w:rPr>
            </w:pPr>
            <w:r w:rsidRPr="00B668A5">
              <w:rPr>
                <w:rFonts w:cs="Arial"/>
              </w:rPr>
              <w:t>Branchenerfahrung</w:t>
            </w:r>
          </w:p>
        </w:tc>
        <w:permStart w:id="1037527268" w:edGrp="everyone"/>
        <w:tc>
          <w:tcPr>
            <w:tcW w:w="7314" w:type="dxa"/>
            <w:gridSpan w:val="4"/>
            <w:vAlign w:val="center"/>
          </w:tcPr>
          <w:p w14:paraId="391003DA" w14:textId="77777777" w:rsidR="00982987" w:rsidRPr="00B668A5" w:rsidRDefault="00AB14BB" w:rsidP="00934526">
            <w:pPr>
              <w:ind w:left="218" w:hanging="218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1504087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987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permEnd w:id="1037527268"/>
            <w:r w:rsidR="00982987" w:rsidRPr="00B668A5">
              <w:rPr>
                <w:rFonts w:cs="Arial"/>
                <w:sz w:val="16"/>
                <w:szCs w:val="16"/>
              </w:rPr>
              <w:tab/>
              <w:t>Gesetzliche Krankenversicherung</w:t>
            </w:r>
          </w:p>
          <w:p w14:paraId="3670A16E" w14:textId="77777777" w:rsidR="00982987" w:rsidRPr="00B668A5" w:rsidRDefault="00AB14BB" w:rsidP="00934526">
            <w:pPr>
              <w:ind w:left="218" w:hanging="218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1625891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087183678" w:edGrp="everyone"/>
                <w:r w:rsidR="00982987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  <w:permEnd w:id="1087183678"/>
              </w:sdtContent>
            </w:sdt>
            <w:r w:rsidR="00982987" w:rsidRPr="00B668A5">
              <w:rPr>
                <w:rFonts w:cs="Arial"/>
                <w:sz w:val="16"/>
                <w:szCs w:val="16"/>
              </w:rPr>
              <w:tab/>
              <w:t>Versicherungen, und zwar:</w:t>
            </w:r>
          </w:p>
          <w:p w14:paraId="19EDCDA2" w14:textId="77777777" w:rsidR="00982987" w:rsidRPr="00B668A5" w:rsidRDefault="00982987" w:rsidP="00934526">
            <w:pPr>
              <w:ind w:left="436" w:hanging="218"/>
              <w:rPr>
                <w:rFonts w:cs="Arial"/>
                <w:sz w:val="16"/>
                <w:szCs w:val="16"/>
              </w:rPr>
            </w:pPr>
            <w:r w:rsidRPr="00B668A5">
              <w:rPr>
                <w:rFonts w:cs="Arial"/>
                <w:sz w:val="16"/>
                <w:szCs w:val="16"/>
              </w:rPr>
              <w:t xml:space="preserve"> </w:t>
            </w:r>
            <w:sdt>
              <w:sdtPr>
                <w:rPr>
                  <w:rFonts w:cs="Arial"/>
                  <w:sz w:val="16"/>
                  <w:szCs w:val="16"/>
                </w:rPr>
                <w:id w:val="-1939205161"/>
                <w:placeholder>
                  <w:docPart w:val="832D27D432AE470B8E52431B6814BA84"/>
                </w:placeholder>
                <w:showingPlcHdr/>
              </w:sdtPr>
              <w:sdtEndPr/>
              <w:sdtContent>
                <w:permStart w:id="1428105787" w:edGrp="everyone"/>
                <w:r w:rsidRPr="00B668A5">
                  <w:rPr>
                    <w:rStyle w:val="Platzhaltertext"/>
                    <w:rFonts w:cs="Arial"/>
                    <w:sz w:val="16"/>
                    <w:szCs w:val="16"/>
                  </w:rPr>
                  <w:t>Klicken oder tippen Sie hier, um Text einzugeben.</w:t>
                </w:r>
                <w:permEnd w:id="1428105787"/>
              </w:sdtContent>
            </w:sdt>
          </w:p>
          <w:p w14:paraId="52F67D11" w14:textId="77777777" w:rsidR="00982987" w:rsidRPr="00B668A5" w:rsidRDefault="00AB14BB" w:rsidP="00934526">
            <w:pPr>
              <w:ind w:left="218" w:hanging="218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120127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017920393" w:edGrp="everyone"/>
                <w:r w:rsidR="00982987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  <w:permEnd w:id="1017920393"/>
              </w:sdtContent>
            </w:sdt>
            <w:r w:rsidR="00982987" w:rsidRPr="00B668A5">
              <w:rPr>
                <w:rFonts w:cs="Arial"/>
                <w:sz w:val="16"/>
                <w:szCs w:val="16"/>
              </w:rPr>
              <w:tab/>
              <w:t>Finanzdienstleistungen, und zwar:</w:t>
            </w:r>
          </w:p>
          <w:p w14:paraId="5528DE60" w14:textId="77777777" w:rsidR="00982987" w:rsidRPr="00B668A5" w:rsidRDefault="00AB14BB" w:rsidP="00934526">
            <w:pPr>
              <w:ind w:left="436" w:hanging="218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1850469077"/>
                <w:placeholder>
                  <w:docPart w:val="20567E04763549319D2673BF2228D975"/>
                </w:placeholder>
                <w:showingPlcHdr/>
              </w:sdtPr>
              <w:sdtEndPr/>
              <w:sdtContent>
                <w:permStart w:id="449659832" w:edGrp="everyone"/>
                <w:r w:rsidR="00982987" w:rsidRPr="00B668A5">
                  <w:rPr>
                    <w:rStyle w:val="Platzhaltertext"/>
                    <w:rFonts w:cs="Arial"/>
                    <w:sz w:val="16"/>
                    <w:szCs w:val="16"/>
                  </w:rPr>
                  <w:t>Klicken oder tippen Sie hier, um Text einzugeben.</w:t>
                </w:r>
                <w:permEnd w:id="449659832"/>
              </w:sdtContent>
            </w:sdt>
          </w:p>
          <w:p w14:paraId="1BE7E39E" w14:textId="77777777" w:rsidR="00982987" w:rsidRPr="00B668A5" w:rsidRDefault="00AB14BB" w:rsidP="00934526">
            <w:pPr>
              <w:ind w:left="218" w:hanging="218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52156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50432244" w:edGrp="everyone"/>
                <w:r w:rsidR="00982987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  <w:permEnd w:id="150432244"/>
              </w:sdtContent>
            </w:sdt>
            <w:r w:rsidR="00982987" w:rsidRPr="00B668A5">
              <w:rPr>
                <w:rFonts w:cs="Arial"/>
                <w:sz w:val="16"/>
                <w:szCs w:val="16"/>
              </w:rPr>
              <w:tab/>
              <w:t xml:space="preserve">Sonstige Branchen, und zwar: </w:t>
            </w:r>
          </w:p>
          <w:p w14:paraId="2A13D69A" w14:textId="77777777" w:rsidR="00982987" w:rsidRPr="00B668A5" w:rsidRDefault="00982987" w:rsidP="00934526">
            <w:pPr>
              <w:ind w:left="436" w:hanging="218"/>
              <w:rPr>
                <w:rFonts w:cs="Arial"/>
                <w:sz w:val="16"/>
                <w:szCs w:val="16"/>
              </w:rPr>
            </w:pPr>
            <w:r w:rsidRPr="00B668A5">
              <w:rPr>
                <w:rFonts w:cs="Arial"/>
                <w:sz w:val="16"/>
                <w:szCs w:val="16"/>
              </w:rPr>
              <w:t xml:space="preserve"> </w:t>
            </w:r>
            <w:sdt>
              <w:sdtPr>
                <w:rPr>
                  <w:rFonts w:cs="Arial"/>
                  <w:sz w:val="16"/>
                  <w:szCs w:val="16"/>
                </w:rPr>
                <w:id w:val="-487868396"/>
                <w:placeholder>
                  <w:docPart w:val="09EDAAE8AEEB4527AFC6CBD4E3FF195B"/>
                </w:placeholder>
                <w:showingPlcHdr/>
              </w:sdtPr>
              <w:sdtEndPr/>
              <w:sdtContent>
                <w:permStart w:id="604837886" w:edGrp="everyone"/>
                <w:r w:rsidRPr="00B668A5">
                  <w:rPr>
                    <w:rStyle w:val="Platzhaltertext"/>
                    <w:rFonts w:cs="Arial"/>
                    <w:sz w:val="16"/>
                    <w:szCs w:val="16"/>
                  </w:rPr>
                  <w:t>Klicken oder tippen Sie hier, um Text einzugeben.</w:t>
                </w:r>
                <w:permEnd w:id="604837886"/>
              </w:sdtContent>
            </w:sdt>
          </w:p>
        </w:tc>
      </w:tr>
    </w:tbl>
    <w:p w14:paraId="233C639C" w14:textId="77777777" w:rsidR="00982987" w:rsidRDefault="00982987" w:rsidP="00982987">
      <w:pPr>
        <w:pStyle w:val="GleissTextformat"/>
        <w:jc w:val="left"/>
        <w:rPr>
          <w:rFonts w:ascii="Arial" w:hAnsi="Arial" w:cs="Arial"/>
          <w:b/>
          <w:i/>
          <w:sz w:val="22"/>
          <w:szCs w:val="22"/>
        </w:rPr>
      </w:pPr>
      <w:r w:rsidRPr="00B668A5">
        <w:rPr>
          <w:rFonts w:ascii="Arial" w:hAnsi="Arial" w:cs="Arial"/>
          <w:b/>
          <w:i/>
          <w:sz w:val="22"/>
          <w:szCs w:val="22"/>
        </w:rPr>
        <w:t>Dieses Formblatt kann bei Bedarf vervielfältigt werden.</w:t>
      </w:r>
    </w:p>
    <w:p w14:paraId="4EEBD223" w14:textId="77777777" w:rsidR="00C41907" w:rsidRPr="00390FBA" w:rsidRDefault="00AB14BB" w:rsidP="00C41907">
      <w:pPr>
        <w:ind w:right="1701"/>
        <w:rPr>
          <w:rFonts w:asciiTheme="majorHAnsi" w:eastAsiaTheme="majorEastAsia" w:hAnsiTheme="majorHAnsi" w:cstheme="majorBidi"/>
          <w:b/>
          <w:color w:val="243F60" w:themeColor="accent1" w:themeShade="7F"/>
        </w:rPr>
      </w:pPr>
      <w:sdt>
        <w:sdtPr>
          <w:id w:val="1281990027"/>
          <w:placeholder>
            <w:docPart w:val="FB86A47A152A4E129800CDFDD40582C5"/>
          </w:placeholder>
          <w:showingPlcHdr/>
        </w:sdtPr>
        <w:sdtEndPr/>
        <w:sdtContent>
          <w:permStart w:id="1283731931" w:edGrp="everyone"/>
          <w:r w:rsidR="00C41907" w:rsidRPr="00776AD1">
            <w:rPr>
              <w:color w:val="808080"/>
              <w:u w:val="single"/>
            </w:rPr>
            <w:t>Klicken oder tippen Sie hier, um Text einzugeben.</w:t>
          </w:r>
          <w:permEnd w:id="1283731931"/>
        </w:sdtContent>
      </w:sdt>
      <w:r w:rsidR="00C41907" w:rsidRPr="00390FBA">
        <w:rPr>
          <w:rFonts w:eastAsiaTheme="majorEastAsia" w:cs="Arial"/>
          <w:b/>
          <w:sz w:val="16"/>
        </w:rPr>
        <w:t xml:space="preserve"> </w:t>
      </w:r>
      <w:r w:rsidR="00C41907">
        <w:rPr>
          <w:rFonts w:eastAsiaTheme="majorEastAsia" w:cs="Arial"/>
          <w:b/>
          <w:sz w:val="16"/>
        </w:rPr>
        <w:br/>
      </w:r>
      <w:r w:rsidR="00C41907" w:rsidRPr="00390FBA">
        <w:rPr>
          <w:rFonts w:eastAsiaTheme="majorEastAsia" w:cs="Arial"/>
          <w:b/>
          <w:sz w:val="16"/>
        </w:rPr>
        <w:t>Ort und Datum</w:t>
      </w:r>
      <w:r w:rsidR="00C41907" w:rsidRPr="00390FBA">
        <w:rPr>
          <w:rFonts w:asciiTheme="majorHAnsi" w:eastAsiaTheme="majorEastAsia" w:hAnsiTheme="majorHAnsi" w:cstheme="majorBidi"/>
          <w:b/>
          <w:color w:val="243F60" w:themeColor="accent1" w:themeShade="7F"/>
        </w:rPr>
        <w:tab/>
      </w:r>
      <w:r w:rsidR="00C41907" w:rsidRPr="00390FBA">
        <w:rPr>
          <w:rFonts w:asciiTheme="majorHAnsi" w:eastAsiaTheme="majorEastAsia" w:hAnsiTheme="majorHAnsi" w:cstheme="majorBidi"/>
          <w:b/>
          <w:color w:val="243F60" w:themeColor="accent1" w:themeShade="7F"/>
        </w:rPr>
        <w:tab/>
      </w:r>
      <w:r w:rsidR="00C41907" w:rsidRPr="00390FBA">
        <w:rPr>
          <w:rFonts w:asciiTheme="majorHAnsi" w:eastAsiaTheme="majorEastAsia" w:hAnsiTheme="majorHAnsi" w:cstheme="majorBidi"/>
          <w:b/>
          <w:color w:val="243F60" w:themeColor="accent1" w:themeShade="7F"/>
        </w:rPr>
        <w:tab/>
      </w:r>
      <w:r w:rsidR="00C41907" w:rsidRPr="00390FBA">
        <w:rPr>
          <w:rFonts w:asciiTheme="majorHAnsi" w:eastAsiaTheme="majorEastAsia" w:hAnsiTheme="majorHAnsi" w:cstheme="majorBidi"/>
          <w:b/>
          <w:color w:val="243F60" w:themeColor="accent1" w:themeShade="7F"/>
        </w:rPr>
        <w:tab/>
      </w:r>
      <w:r w:rsidR="00C41907" w:rsidRPr="00390FBA">
        <w:rPr>
          <w:rFonts w:asciiTheme="majorHAnsi" w:eastAsiaTheme="majorEastAsia" w:hAnsiTheme="majorHAnsi" w:cstheme="majorBidi"/>
          <w:b/>
          <w:color w:val="243F60" w:themeColor="accent1" w:themeShade="7F"/>
        </w:rPr>
        <w:tab/>
      </w:r>
      <w:r w:rsidR="00C41907" w:rsidRPr="00390FBA">
        <w:rPr>
          <w:rFonts w:asciiTheme="majorHAnsi" w:eastAsiaTheme="majorEastAsia" w:hAnsiTheme="majorHAnsi" w:cstheme="majorBidi"/>
          <w:b/>
          <w:color w:val="243F60" w:themeColor="accent1" w:themeShade="7F"/>
        </w:rPr>
        <w:tab/>
      </w:r>
    </w:p>
    <w:p w14:paraId="613CDED3" w14:textId="77777777" w:rsidR="00C41907" w:rsidRPr="003A5532" w:rsidRDefault="00C41907" w:rsidP="00C41907">
      <w:pPr>
        <w:ind w:right="1701"/>
      </w:pPr>
    </w:p>
    <w:p w14:paraId="773D1F16" w14:textId="77777777" w:rsidR="00C41907" w:rsidRDefault="00AB14BB" w:rsidP="00C41907">
      <w:pPr>
        <w:ind w:right="1701"/>
      </w:pPr>
      <w:sdt>
        <w:sdtPr>
          <w:id w:val="973488494"/>
          <w:placeholder>
            <w:docPart w:val="CAAE8C425D1F4306835DB08F735C8B69"/>
          </w:placeholder>
          <w:showingPlcHdr/>
        </w:sdtPr>
        <w:sdtEndPr/>
        <w:sdtContent>
          <w:permStart w:id="1149253139" w:edGrp="everyone"/>
          <w:r w:rsidR="00C41907" w:rsidRPr="00776AD1">
            <w:rPr>
              <w:color w:val="808080"/>
              <w:u w:val="single"/>
            </w:rPr>
            <w:t>Klicken oder tippen Sie hier, um Text einzugeben.</w:t>
          </w:r>
          <w:permEnd w:id="1149253139"/>
        </w:sdtContent>
      </w:sdt>
    </w:p>
    <w:p w14:paraId="7EDE9868" w14:textId="77777777" w:rsidR="00C41907" w:rsidRPr="00390FBA" w:rsidRDefault="00C41907" w:rsidP="00C41907">
      <w:pPr>
        <w:ind w:right="1701"/>
        <w:rPr>
          <w:rFonts w:eastAsiaTheme="majorEastAsia" w:cs="Arial"/>
          <w:b/>
          <w:sz w:val="16"/>
        </w:rPr>
      </w:pPr>
      <w:r>
        <w:rPr>
          <w:rFonts w:eastAsiaTheme="majorEastAsia" w:cs="Arial"/>
          <w:b/>
          <w:sz w:val="16"/>
        </w:rPr>
        <w:t>N</w:t>
      </w:r>
      <w:r w:rsidRPr="00390FBA">
        <w:rPr>
          <w:rFonts w:eastAsiaTheme="majorEastAsia" w:cs="Arial"/>
          <w:b/>
          <w:sz w:val="16"/>
        </w:rPr>
        <w:t>ame des Unternehmens</w:t>
      </w:r>
    </w:p>
    <w:p w14:paraId="0E738581" w14:textId="77777777" w:rsidR="00C41907" w:rsidRPr="00390FBA" w:rsidRDefault="00C41907" w:rsidP="00C41907">
      <w:pPr>
        <w:ind w:right="1701"/>
      </w:pPr>
    </w:p>
    <w:sdt>
      <w:sdtPr>
        <w:id w:val="1968857300"/>
        <w:placeholder>
          <w:docPart w:val="6983A40159C14286A5D2BDFC8DA491BD"/>
        </w:placeholder>
        <w:showingPlcHdr/>
      </w:sdtPr>
      <w:sdtEndPr/>
      <w:sdtContent>
        <w:permStart w:id="742858591" w:edGrp="everyone" w:displacedByCustomXml="prev"/>
        <w:p w14:paraId="00D5542C" w14:textId="77777777" w:rsidR="00C41907" w:rsidRPr="00390FBA" w:rsidRDefault="00C41907" w:rsidP="00C41907">
          <w:pPr>
            <w:ind w:right="1701"/>
          </w:pPr>
          <w:r w:rsidRPr="00776AD1">
            <w:rPr>
              <w:color w:val="808080"/>
              <w:u w:val="single"/>
            </w:rPr>
            <w:t>Klicken oder tippen Sie hier, um Text einzugeben.</w:t>
          </w:r>
        </w:p>
        <w:permEnd w:id="742858591" w:displacedByCustomXml="next"/>
      </w:sdtContent>
    </w:sdt>
    <w:p w14:paraId="130AD934" w14:textId="77777777" w:rsidR="00C41907" w:rsidRDefault="00C41907" w:rsidP="00C41907">
      <w:pPr>
        <w:ind w:right="1701"/>
        <w:rPr>
          <w:b/>
          <w:sz w:val="16"/>
          <w:szCs w:val="16"/>
        </w:rPr>
      </w:pPr>
      <w:r w:rsidRPr="00390FBA">
        <w:rPr>
          <w:b/>
          <w:sz w:val="16"/>
          <w:szCs w:val="16"/>
        </w:rPr>
        <w:t>Name des Unterzeichne</w:t>
      </w:r>
      <w:r>
        <w:rPr>
          <w:b/>
          <w:sz w:val="16"/>
          <w:szCs w:val="16"/>
        </w:rPr>
        <w:t>nden</w:t>
      </w:r>
      <w:r w:rsidRPr="00390FBA">
        <w:rPr>
          <w:b/>
          <w:sz w:val="16"/>
          <w:szCs w:val="16"/>
        </w:rPr>
        <w:t xml:space="preserve"> oder Name der vertretungsberechtigten natürlichen Person</w:t>
      </w:r>
    </w:p>
    <w:p w14:paraId="3A13A96E" w14:textId="77777777" w:rsidR="00B1575E" w:rsidRDefault="00B1575E" w:rsidP="00C41907">
      <w:pPr>
        <w:ind w:right="1701"/>
        <w:rPr>
          <w:b/>
          <w:sz w:val="16"/>
          <w:szCs w:val="16"/>
        </w:rPr>
      </w:pPr>
    </w:p>
    <w:p w14:paraId="032D6195" w14:textId="77777777" w:rsidR="00B1575E" w:rsidRDefault="00B1575E" w:rsidP="00C41907">
      <w:pPr>
        <w:ind w:right="1701"/>
        <w:rPr>
          <w:b/>
          <w:sz w:val="16"/>
          <w:szCs w:val="16"/>
        </w:rPr>
      </w:pPr>
    </w:p>
    <w:p w14:paraId="0545E118" w14:textId="77777777" w:rsidR="00B1575E" w:rsidRDefault="00B1575E" w:rsidP="00C41907">
      <w:pPr>
        <w:ind w:right="1701"/>
        <w:rPr>
          <w:b/>
          <w:sz w:val="16"/>
          <w:szCs w:val="16"/>
        </w:rPr>
      </w:pPr>
    </w:p>
    <w:p w14:paraId="75C6CEE2" w14:textId="77777777" w:rsidR="00B1575E" w:rsidRDefault="00B1575E" w:rsidP="00C41907">
      <w:pPr>
        <w:ind w:right="1701"/>
        <w:rPr>
          <w:b/>
          <w:sz w:val="16"/>
          <w:szCs w:val="16"/>
        </w:rPr>
      </w:pPr>
    </w:p>
    <w:p w14:paraId="6185E2FA" w14:textId="77777777" w:rsidR="00B1575E" w:rsidRDefault="00B1575E" w:rsidP="00C41907">
      <w:pPr>
        <w:ind w:right="1701"/>
        <w:rPr>
          <w:b/>
          <w:sz w:val="16"/>
          <w:szCs w:val="16"/>
        </w:rPr>
      </w:pPr>
    </w:p>
    <w:p w14:paraId="7FAC9FE1" w14:textId="77777777" w:rsidR="00B1575E" w:rsidRDefault="00B1575E" w:rsidP="00C41907">
      <w:pPr>
        <w:ind w:right="1701"/>
        <w:rPr>
          <w:b/>
          <w:sz w:val="16"/>
          <w:szCs w:val="16"/>
        </w:rPr>
      </w:pPr>
    </w:p>
    <w:p w14:paraId="38064657" w14:textId="77777777" w:rsidR="00B1575E" w:rsidRDefault="00B1575E" w:rsidP="00C41907">
      <w:pPr>
        <w:ind w:right="1701"/>
        <w:rPr>
          <w:b/>
          <w:sz w:val="16"/>
          <w:szCs w:val="16"/>
        </w:rPr>
      </w:pPr>
    </w:p>
    <w:p w14:paraId="22C7001E" w14:textId="77777777" w:rsidR="00B1575E" w:rsidRDefault="00B1575E" w:rsidP="00C41907">
      <w:pPr>
        <w:ind w:right="1701"/>
        <w:rPr>
          <w:b/>
          <w:sz w:val="16"/>
          <w:szCs w:val="16"/>
        </w:rPr>
      </w:pPr>
    </w:p>
    <w:p w14:paraId="36E5BFF8" w14:textId="77777777" w:rsidR="00B1575E" w:rsidRDefault="00B1575E" w:rsidP="00C41907">
      <w:pPr>
        <w:ind w:right="1701"/>
        <w:rPr>
          <w:b/>
          <w:sz w:val="16"/>
          <w:szCs w:val="16"/>
        </w:rPr>
      </w:pPr>
    </w:p>
    <w:p w14:paraId="232DC53F" w14:textId="77777777" w:rsidR="00B1575E" w:rsidRDefault="00B1575E" w:rsidP="00C41907">
      <w:pPr>
        <w:ind w:right="1701"/>
        <w:rPr>
          <w:b/>
          <w:sz w:val="16"/>
          <w:szCs w:val="16"/>
        </w:rPr>
      </w:pPr>
    </w:p>
    <w:p w14:paraId="239037E9" w14:textId="77777777" w:rsidR="00B1575E" w:rsidRDefault="00B1575E" w:rsidP="00C41907">
      <w:pPr>
        <w:ind w:right="1701"/>
        <w:rPr>
          <w:b/>
          <w:sz w:val="16"/>
          <w:szCs w:val="16"/>
        </w:rPr>
      </w:pPr>
    </w:p>
    <w:p w14:paraId="7E5F8120" w14:textId="77777777" w:rsidR="00B1575E" w:rsidRDefault="00B1575E" w:rsidP="00C41907">
      <w:pPr>
        <w:ind w:right="1701"/>
        <w:rPr>
          <w:b/>
          <w:sz w:val="16"/>
          <w:szCs w:val="16"/>
        </w:rPr>
      </w:pPr>
    </w:p>
    <w:p w14:paraId="0BBD0445" w14:textId="77777777" w:rsidR="00B1575E" w:rsidRDefault="00B1575E" w:rsidP="00C41907">
      <w:pPr>
        <w:ind w:right="1701"/>
        <w:rPr>
          <w:b/>
          <w:sz w:val="16"/>
          <w:szCs w:val="16"/>
        </w:rPr>
      </w:pPr>
    </w:p>
    <w:p w14:paraId="1F32B6D5" w14:textId="77777777" w:rsidR="00B1575E" w:rsidRDefault="00B1575E" w:rsidP="00C41907">
      <w:pPr>
        <w:ind w:right="1701"/>
        <w:rPr>
          <w:b/>
          <w:sz w:val="16"/>
          <w:szCs w:val="16"/>
        </w:rPr>
      </w:pPr>
    </w:p>
    <w:p w14:paraId="548CDDA4" w14:textId="77777777" w:rsidR="00B1575E" w:rsidRDefault="00B1575E" w:rsidP="00C41907">
      <w:pPr>
        <w:ind w:right="1701"/>
        <w:rPr>
          <w:b/>
          <w:sz w:val="16"/>
          <w:szCs w:val="16"/>
        </w:rPr>
      </w:pPr>
    </w:p>
    <w:p w14:paraId="4CD95F32" w14:textId="77777777" w:rsidR="00B1575E" w:rsidRDefault="00B1575E" w:rsidP="00C41907">
      <w:pPr>
        <w:ind w:right="1701"/>
        <w:rPr>
          <w:b/>
          <w:sz w:val="16"/>
          <w:szCs w:val="16"/>
        </w:rPr>
      </w:pPr>
    </w:p>
    <w:p w14:paraId="28EDCB6F" w14:textId="77777777" w:rsidR="00B1575E" w:rsidRDefault="00B1575E" w:rsidP="00C41907">
      <w:pPr>
        <w:ind w:right="1701"/>
        <w:rPr>
          <w:b/>
          <w:sz w:val="16"/>
          <w:szCs w:val="16"/>
        </w:rPr>
      </w:pPr>
    </w:p>
    <w:p w14:paraId="79B3A3B9" w14:textId="77777777" w:rsidR="00B1575E" w:rsidRDefault="00B1575E" w:rsidP="00C41907">
      <w:pPr>
        <w:ind w:right="1701"/>
        <w:rPr>
          <w:b/>
          <w:sz w:val="16"/>
          <w:szCs w:val="16"/>
        </w:rPr>
      </w:pPr>
    </w:p>
    <w:p w14:paraId="4D558E30" w14:textId="77777777" w:rsidR="00B1575E" w:rsidRDefault="00B1575E" w:rsidP="00C41907">
      <w:pPr>
        <w:ind w:right="1701"/>
        <w:rPr>
          <w:b/>
          <w:sz w:val="16"/>
          <w:szCs w:val="16"/>
        </w:rPr>
      </w:pPr>
    </w:p>
    <w:p w14:paraId="3D54C5DD" w14:textId="77777777" w:rsidR="00B1575E" w:rsidRDefault="00B1575E" w:rsidP="00C41907">
      <w:pPr>
        <w:ind w:right="1701"/>
        <w:rPr>
          <w:b/>
          <w:sz w:val="16"/>
          <w:szCs w:val="16"/>
        </w:rPr>
      </w:pPr>
    </w:p>
    <w:p w14:paraId="0629DB93" w14:textId="77777777" w:rsidR="00B1575E" w:rsidRDefault="00B1575E" w:rsidP="00C41907">
      <w:pPr>
        <w:ind w:right="1701"/>
        <w:rPr>
          <w:b/>
          <w:sz w:val="16"/>
          <w:szCs w:val="16"/>
        </w:rPr>
      </w:pPr>
    </w:p>
    <w:p w14:paraId="4349F383" w14:textId="77777777" w:rsidR="00B1575E" w:rsidRDefault="00B1575E" w:rsidP="00C41907">
      <w:pPr>
        <w:ind w:right="1701"/>
        <w:rPr>
          <w:b/>
          <w:sz w:val="16"/>
          <w:szCs w:val="16"/>
        </w:rPr>
      </w:pPr>
    </w:p>
    <w:p w14:paraId="00979F2D" w14:textId="77777777" w:rsidR="00B1575E" w:rsidRDefault="00B1575E" w:rsidP="00C41907">
      <w:pPr>
        <w:ind w:right="1701"/>
        <w:rPr>
          <w:b/>
          <w:sz w:val="16"/>
          <w:szCs w:val="16"/>
        </w:rPr>
      </w:pPr>
    </w:p>
    <w:p w14:paraId="59CAF2D8" w14:textId="77777777" w:rsidR="00B1575E" w:rsidRDefault="00B1575E" w:rsidP="00C41907">
      <w:pPr>
        <w:ind w:right="1701"/>
        <w:rPr>
          <w:b/>
          <w:sz w:val="16"/>
          <w:szCs w:val="16"/>
        </w:rPr>
      </w:pPr>
    </w:p>
    <w:p w14:paraId="1783F816" w14:textId="77777777" w:rsidR="00B1575E" w:rsidRDefault="00B1575E" w:rsidP="00C41907">
      <w:pPr>
        <w:ind w:right="1701"/>
        <w:rPr>
          <w:b/>
          <w:sz w:val="16"/>
          <w:szCs w:val="16"/>
        </w:rPr>
      </w:pPr>
    </w:p>
    <w:p w14:paraId="0D0B9C30" w14:textId="77777777" w:rsidR="00C41907" w:rsidRDefault="00C41907" w:rsidP="00982987">
      <w:pPr>
        <w:pStyle w:val="GleissTextformat"/>
        <w:jc w:val="left"/>
        <w:rPr>
          <w:rFonts w:ascii="Arial" w:hAnsi="Arial" w:cs="Arial"/>
          <w:bCs/>
          <w:iCs/>
          <w:sz w:val="22"/>
          <w:szCs w:val="22"/>
        </w:rPr>
      </w:pPr>
    </w:p>
    <w:p w14:paraId="297E1F07" w14:textId="72BA8F9B" w:rsidR="005A3E3F" w:rsidRPr="001F28EC" w:rsidRDefault="005A3E3F" w:rsidP="00DB45BD">
      <w:pPr>
        <w:pStyle w:val="berschrift1"/>
      </w:pPr>
      <w:bookmarkStart w:id="1" w:name="_Toc232756899"/>
      <w:r w:rsidRPr="001F28EC">
        <w:lastRenderedPageBreak/>
        <w:t>Projektleiterin/Projektleiter Nr. 2</w:t>
      </w:r>
      <w:bookmarkEnd w:id="1"/>
    </w:p>
    <w:tbl>
      <w:tblPr>
        <w:tblW w:w="947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60"/>
        <w:gridCol w:w="2976"/>
        <w:gridCol w:w="681"/>
        <w:gridCol w:w="1020"/>
        <w:gridCol w:w="2637"/>
      </w:tblGrid>
      <w:tr w:rsidR="005A3E3F" w:rsidRPr="00B668A5" w14:paraId="42569DEB" w14:textId="77777777" w:rsidTr="003C195B">
        <w:trPr>
          <w:trHeight w:val="527"/>
        </w:trPr>
        <w:tc>
          <w:tcPr>
            <w:tcW w:w="2160" w:type="dxa"/>
            <w:tcBorders>
              <w:top w:val="single" w:sz="4" w:space="0" w:color="auto"/>
            </w:tcBorders>
          </w:tcPr>
          <w:p w14:paraId="66791154" w14:textId="77777777" w:rsidR="005A3E3F" w:rsidRPr="00B668A5" w:rsidRDefault="005A3E3F" w:rsidP="003C195B">
            <w:pPr>
              <w:spacing w:before="60"/>
              <w:rPr>
                <w:rFonts w:cs="Arial"/>
              </w:rPr>
            </w:pPr>
            <w:r w:rsidRPr="00B668A5">
              <w:rPr>
                <w:rFonts w:cs="Arial"/>
              </w:rPr>
              <w:t xml:space="preserve">Vor- und Nachname </w:t>
            </w:r>
            <w:r w:rsidRPr="00B668A5">
              <w:rPr>
                <w:rFonts w:cs="Arial"/>
              </w:rPr>
              <w:br/>
              <w:t>Projektleiterin/</w:t>
            </w:r>
            <w:r w:rsidRPr="00B668A5">
              <w:rPr>
                <w:rFonts w:cs="Arial"/>
              </w:rPr>
              <w:br/>
              <w:t>Projektleiter</w:t>
            </w:r>
          </w:p>
        </w:tc>
        <w:tc>
          <w:tcPr>
            <w:tcW w:w="7314" w:type="dxa"/>
            <w:gridSpan w:val="4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cs="Arial"/>
              </w:rPr>
              <w:id w:val="1376667089"/>
              <w:placeholder>
                <w:docPart w:val="CC14D3A8721F46CD8F7A3CE17228570B"/>
              </w:placeholder>
              <w:showingPlcHdr/>
            </w:sdtPr>
            <w:sdtEndPr/>
            <w:sdtContent>
              <w:permStart w:id="604663302" w:edGrp="everyone" w:displacedByCustomXml="prev"/>
              <w:p w14:paraId="4D9AAFC9" w14:textId="77777777" w:rsidR="005A3E3F" w:rsidRPr="00B668A5" w:rsidRDefault="005A3E3F" w:rsidP="003C195B">
                <w:pPr>
                  <w:spacing w:before="60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604663302" w:displacedByCustomXml="next"/>
            </w:sdtContent>
          </w:sdt>
        </w:tc>
      </w:tr>
      <w:tr w:rsidR="005A3E3F" w:rsidRPr="00B668A5" w14:paraId="69FDFC20" w14:textId="77777777" w:rsidTr="003C195B">
        <w:trPr>
          <w:trHeight w:val="38"/>
        </w:trPr>
        <w:tc>
          <w:tcPr>
            <w:tcW w:w="2160" w:type="dxa"/>
            <w:vMerge w:val="restart"/>
          </w:tcPr>
          <w:p w14:paraId="0FF5096E" w14:textId="77777777" w:rsidR="005A3E3F" w:rsidRPr="00B668A5" w:rsidRDefault="005A3E3F" w:rsidP="003C195B">
            <w:pPr>
              <w:spacing w:before="60"/>
              <w:rPr>
                <w:rFonts w:cs="Arial"/>
              </w:rPr>
            </w:pPr>
            <w:r w:rsidRPr="00B668A5">
              <w:rPr>
                <w:rFonts w:cs="Arial"/>
              </w:rPr>
              <w:t>Berufserfahrung</w:t>
            </w:r>
          </w:p>
        </w:tc>
        <w:tc>
          <w:tcPr>
            <w:tcW w:w="2976" w:type="dxa"/>
          </w:tcPr>
          <w:p w14:paraId="46777842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>Unternehmen</w:t>
            </w:r>
          </w:p>
        </w:tc>
        <w:tc>
          <w:tcPr>
            <w:tcW w:w="1701" w:type="dxa"/>
            <w:gridSpan w:val="2"/>
          </w:tcPr>
          <w:p w14:paraId="704D57C3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>Position</w:t>
            </w:r>
          </w:p>
        </w:tc>
        <w:tc>
          <w:tcPr>
            <w:tcW w:w="2637" w:type="dxa"/>
          </w:tcPr>
          <w:p w14:paraId="622CC13C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>beschäftigt von […] bis […]</w:t>
            </w:r>
          </w:p>
        </w:tc>
      </w:tr>
      <w:tr w:rsidR="005A3E3F" w:rsidRPr="00B668A5" w14:paraId="2B22CAAB" w14:textId="77777777" w:rsidTr="003C195B">
        <w:trPr>
          <w:trHeight w:val="38"/>
        </w:trPr>
        <w:tc>
          <w:tcPr>
            <w:tcW w:w="2160" w:type="dxa"/>
            <w:vMerge/>
          </w:tcPr>
          <w:p w14:paraId="4FBE55F4" w14:textId="77777777" w:rsidR="005A3E3F" w:rsidRPr="00B668A5" w:rsidRDefault="005A3E3F" w:rsidP="003C195B">
            <w:pPr>
              <w:spacing w:before="60"/>
              <w:rPr>
                <w:rFonts w:cs="Arial"/>
              </w:rPr>
            </w:pPr>
          </w:p>
        </w:tc>
        <w:tc>
          <w:tcPr>
            <w:tcW w:w="2976" w:type="dxa"/>
          </w:tcPr>
          <w:sdt>
            <w:sdtPr>
              <w:rPr>
                <w:rFonts w:cs="Arial"/>
              </w:rPr>
              <w:id w:val="-1440131857"/>
              <w:placeholder>
                <w:docPart w:val="C621D89A88744C179D14A17DD9C2D73F"/>
              </w:placeholder>
              <w:showingPlcHdr/>
            </w:sdtPr>
            <w:sdtEndPr/>
            <w:sdtContent>
              <w:permStart w:id="1277639375" w:edGrp="everyone" w:displacedByCustomXml="prev"/>
              <w:p w14:paraId="53F454EB" w14:textId="77777777" w:rsidR="005A3E3F" w:rsidRPr="00B668A5" w:rsidRDefault="005A3E3F" w:rsidP="003C195B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1277639375" w:displacedByCustomXml="next"/>
            </w:sdtContent>
          </w:sdt>
          <w:p w14:paraId="5F6AAF0F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1701" w:type="dxa"/>
            <w:gridSpan w:val="2"/>
          </w:tcPr>
          <w:sdt>
            <w:sdtPr>
              <w:rPr>
                <w:rFonts w:cs="Arial"/>
              </w:rPr>
              <w:id w:val="-1163861520"/>
              <w:placeholder>
                <w:docPart w:val="3C4A2CCEF7564261A8094FB8D71DC13F"/>
              </w:placeholder>
              <w:showingPlcHdr/>
            </w:sdtPr>
            <w:sdtEndPr/>
            <w:sdtContent>
              <w:permStart w:id="961819639" w:edGrp="everyone" w:displacedByCustomXml="prev"/>
              <w:p w14:paraId="1ACABDAD" w14:textId="77777777" w:rsidR="005A3E3F" w:rsidRPr="00B668A5" w:rsidRDefault="005A3E3F" w:rsidP="003C195B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961819639" w:displacedByCustomXml="next"/>
            </w:sdtContent>
          </w:sdt>
          <w:p w14:paraId="6EDB468C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2637" w:type="dxa"/>
          </w:tcPr>
          <w:p w14:paraId="6D2E6B9B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von </w:t>
            </w:r>
            <w:sdt>
              <w:sdtPr>
                <w:rPr>
                  <w:rFonts w:cs="Arial"/>
                </w:rPr>
                <w:id w:val="227966225"/>
                <w:placeholder>
                  <w:docPart w:val="B47B4999ED5044B49A4F4B29E61F29FF"/>
                </w:placeholder>
                <w:showingPlcHdr/>
              </w:sdtPr>
              <w:sdtEndPr/>
              <w:sdtContent>
                <w:permStart w:id="1556811435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1556811435"/>
              </w:sdtContent>
            </w:sdt>
          </w:p>
          <w:p w14:paraId="28E3182A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bis </w:t>
            </w:r>
            <w:sdt>
              <w:sdtPr>
                <w:rPr>
                  <w:rFonts w:cs="Arial"/>
                </w:rPr>
                <w:id w:val="1373491416"/>
                <w:placeholder>
                  <w:docPart w:val="970EEBFB58D5497683DC0A803B23530E"/>
                </w:placeholder>
                <w:showingPlcHdr/>
              </w:sdtPr>
              <w:sdtEndPr/>
              <w:sdtContent>
                <w:permStart w:id="1666133293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1666133293"/>
              </w:sdtContent>
            </w:sdt>
          </w:p>
        </w:tc>
      </w:tr>
      <w:tr w:rsidR="005A3E3F" w:rsidRPr="00B668A5" w14:paraId="43F83128" w14:textId="77777777" w:rsidTr="003C195B">
        <w:trPr>
          <w:trHeight w:val="38"/>
        </w:trPr>
        <w:tc>
          <w:tcPr>
            <w:tcW w:w="2160" w:type="dxa"/>
            <w:vMerge/>
          </w:tcPr>
          <w:p w14:paraId="70C5B991" w14:textId="77777777" w:rsidR="005A3E3F" w:rsidRPr="00B668A5" w:rsidRDefault="005A3E3F" w:rsidP="003C195B">
            <w:pPr>
              <w:spacing w:before="60"/>
              <w:rPr>
                <w:rFonts w:cs="Arial"/>
              </w:rPr>
            </w:pPr>
          </w:p>
        </w:tc>
        <w:tc>
          <w:tcPr>
            <w:tcW w:w="2976" w:type="dxa"/>
          </w:tcPr>
          <w:sdt>
            <w:sdtPr>
              <w:rPr>
                <w:rFonts w:cs="Arial"/>
              </w:rPr>
              <w:id w:val="1513569057"/>
              <w:placeholder>
                <w:docPart w:val="ABC8CB75E4A349579E93D8EEF968492D"/>
              </w:placeholder>
              <w:showingPlcHdr/>
            </w:sdtPr>
            <w:sdtEndPr/>
            <w:sdtContent>
              <w:permStart w:id="1429416067" w:edGrp="everyone" w:displacedByCustomXml="prev"/>
              <w:p w14:paraId="6C6CD966" w14:textId="77777777" w:rsidR="005A3E3F" w:rsidRPr="00B668A5" w:rsidRDefault="005A3E3F" w:rsidP="003C195B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1429416067" w:displacedByCustomXml="next"/>
            </w:sdtContent>
          </w:sdt>
          <w:p w14:paraId="26DD0349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1701" w:type="dxa"/>
            <w:gridSpan w:val="2"/>
          </w:tcPr>
          <w:sdt>
            <w:sdtPr>
              <w:rPr>
                <w:rFonts w:cs="Arial"/>
              </w:rPr>
              <w:id w:val="-1158306940"/>
              <w:placeholder>
                <w:docPart w:val="2233C0425CAC48C1A5A78C702C4295CD"/>
              </w:placeholder>
              <w:showingPlcHdr/>
            </w:sdtPr>
            <w:sdtEndPr/>
            <w:sdtContent>
              <w:permStart w:id="899897357" w:edGrp="everyone" w:displacedByCustomXml="prev"/>
              <w:p w14:paraId="07D3CA49" w14:textId="77777777" w:rsidR="005A3E3F" w:rsidRPr="00B668A5" w:rsidRDefault="005A3E3F" w:rsidP="003C195B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899897357" w:displacedByCustomXml="next"/>
            </w:sdtContent>
          </w:sdt>
          <w:p w14:paraId="6303FFED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2637" w:type="dxa"/>
          </w:tcPr>
          <w:p w14:paraId="2B7E03C9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von </w:t>
            </w:r>
            <w:sdt>
              <w:sdtPr>
                <w:rPr>
                  <w:rFonts w:cs="Arial"/>
                </w:rPr>
                <w:id w:val="1371879736"/>
                <w:placeholder>
                  <w:docPart w:val="3DF7A231DFE049648B3B0B347E2DC734"/>
                </w:placeholder>
                <w:showingPlcHdr/>
              </w:sdtPr>
              <w:sdtEndPr/>
              <w:sdtContent>
                <w:permStart w:id="1373207819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1373207819"/>
              </w:sdtContent>
            </w:sdt>
          </w:p>
          <w:p w14:paraId="1C6403F3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bis </w:t>
            </w:r>
            <w:sdt>
              <w:sdtPr>
                <w:rPr>
                  <w:rFonts w:cs="Arial"/>
                </w:rPr>
                <w:id w:val="1615779517"/>
                <w:placeholder>
                  <w:docPart w:val="3DBB836FF87B4ED995838F802BFE1C08"/>
                </w:placeholder>
                <w:showingPlcHdr/>
              </w:sdtPr>
              <w:sdtEndPr/>
              <w:sdtContent>
                <w:permStart w:id="116800765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116800765"/>
              </w:sdtContent>
            </w:sdt>
          </w:p>
        </w:tc>
      </w:tr>
      <w:tr w:rsidR="005A3E3F" w:rsidRPr="00B668A5" w14:paraId="41A103B6" w14:textId="77777777" w:rsidTr="003C195B">
        <w:trPr>
          <w:trHeight w:val="38"/>
        </w:trPr>
        <w:tc>
          <w:tcPr>
            <w:tcW w:w="2160" w:type="dxa"/>
            <w:vMerge/>
          </w:tcPr>
          <w:p w14:paraId="2382A7FF" w14:textId="77777777" w:rsidR="005A3E3F" w:rsidRPr="00B668A5" w:rsidRDefault="005A3E3F" w:rsidP="003C195B">
            <w:pPr>
              <w:spacing w:before="60"/>
              <w:rPr>
                <w:rFonts w:cs="Arial"/>
              </w:rPr>
            </w:pPr>
          </w:p>
        </w:tc>
        <w:tc>
          <w:tcPr>
            <w:tcW w:w="2976" w:type="dxa"/>
          </w:tcPr>
          <w:sdt>
            <w:sdtPr>
              <w:rPr>
                <w:rFonts w:cs="Arial"/>
              </w:rPr>
              <w:id w:val="2053727190"/>
              <w:placeholder>
                <w:docPart w:val="AAA736142FFB46D28E799ED3BCF3126F"/>
              </w:placeholder>
              <w:showingPlcHdr/>
            </w:sdtPr>
            <w:sdtEndPr/>
            <w:sdtContent>
              <w:permStart w:id="1451768717" w:edGrp="everyone" w:displacedByCustomXml="prev"/>
              <w:p w14:paraId="66739AA8" w14:textId="77777777" w:rsidR="005A3E3F" w:rsidRPr="00B668A5" w:rsidRDefault="005A3E3F" w:rsidP="003C195B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1451768717" w:displacedByCustomXml="next"/>
            </w:sdtContent>
          </w:sdt>
          <w:p w14:paraId="7C0101A2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1701" w:type="dxa"/>
            <w:gridSpan w:val="2"/>
          </w:tcPr>
          <w:sdt>
            <w:sdtPr>
              <w:rPr>
                <w:rFonts w:cs="Arial"/>
              </w:rPr>
              <w:id w:val="1340350660"/>
              <w:placeholder>
                <w:docPart w:val="AA0EB79A19C64A65AB9A1441EB62428B"/>
              </w:placeholder>
              <w:showingPlcHdr/>
            </w:sdtPr>
            <w:sdtEndPr/>
            <w:sdtContent>
              <w:permStart w:id="1944344691" w:edGrp="everyone" w:displacedByCustomXml="prev"/>
              <w:p w14:paraId="4DA8A58D" w14:textId="77777777" w:rsidR="005A3E3F" w:rsidRPr="00B668A5" w:rsidRDefault="005A3E3F" w:rsidP="003C195B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1944344691" w:displacedByCustomXml="next"/>
            </w:sdtContent>
          </w:sdt>
          <w:p w14:paraId="59E3FC3F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2637" w:type="dxa"/>
          </w:tcPr>
          <w:p w14:paraId="1A50D78D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von </w:t>
            </w:r>
            <w:sdt>
              <w:sdtPr>
                <w:rPr>
                  <w:rFonts w:cs="Arial"/>
                </w:rPr>
                <w:id w:val="1315607558"/>
                <w:placeholder>
                  <w:docPart w:val="1E2CA5F0BA6C44CEA4CFFFD1F3B1DE71"/>
                </w:placeholder>
                <w:showingPlcHdr/>
              </w:sdtPr>
              <w:sdtEndPr/>
              <w:sdtContent>
                <w:permStart w:id="73874675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73874675"/>
              </w:sdtContent>
            </w:sdt>
          </w:p>
          <w:p w14:paraId="2A6A0DD2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bis </w:t>
            </w:r>
            <w:sdt>
              <w:sdtPr>
                <w:rPr>
                  <w:rFonts w:cs="Arial"/>
                </w:rPr>
                <w:id w:val="-149596994"/>
                <w:placeholder>
                  <w:docPart w:val="1F55DD5ECC424B0CABD1F5B652F644F7"/>
                </w:placeholder>
                <w:showingPlcHdr/>
              </w:sdtPr>
              <w:sdtEndPr/>
              <w:sdtContent>
                <w:permStart w:id="2059276385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2059276385"/>
              </w:sdtContent>
            </w:sdt>
          </w:p>
        </w:tc>
      </w:tr>
      <w:tr w:rsidR="005A3E3F" w:rsidRPr="00B668A5" w14:paraId="75892815" w14:textId="77777777" w:rsidTr="003C195B">
        <w:trPr>
          <w:trHeight w:val="38"/>
        </w:trPr>
        <w:tc>
          <w:tcPr>
            <w:tcW w:w="2160" w:type="dxa"/>
            <w:vMerge/>
          </w:tcPr>
          <w:p w14:paraId="59182F76" w14:textId="77777777" w:rsidR="005A3E3F" w:rsidRPr="00B668A5" w:rsidRDefault="005A3E3F" w:rsidP="003C195B">
            <w:pPr>
              <w:spacing w:before="60"/>
              <w:rPr>
                <w:rFonts w:cs="Arial"/>
              </w:rPr>
            </w:pPr>
          </w:p>
        </w:tc>
        <w:tc>
          <w:tcPr>
            <w:tcW w:w="2976" w:type="dxa"/>
          </w:tcPr>
          <w:sdt>
            <w:sdtPr>
              <w:rPr>
                <w:rFonts w:cs="Arial"/>
              </w:rPr>
              <w:id w:val="1534152810"/>
              <w:placeholder>
                <w:docPart w:val="FB31DA2572184241A384F97B22B02800"/>
              </w:placeholder>
              <w:showingPlcHdr/>
            </w:sdtPr>
            <w:sdtEndPr/>
            <w:sdtContent>
              <w:permStart w:id="1248005318" w:edGrp="everyone" w:displacedByCustomXml="prev"/>
              <w:p w14:paraId="0FE1B39D" w14:textId="77777777" w:rsidR="005A3E3F" w:rsidRPr="00B668A5" w:rsidRDefault="005A3E3F" w:rsidP="003C195B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1248005318" w:displacedByCustomXml="next"/>
            </w:sdtContent>
          </w:sdt>
          <w:p w14:paraId="60B4372B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1701" w:type="dxa"/>
            <w:gridSpan w:val="2"/>
          </w:tcPr>
          <w:sdt>
            <w:sdtPr>
              <w:rPr>
                <w:rFonts w:cs="Arial"/>
              </w:rPr>
              <w:id w:val="975111380"/>
              <w:placeholder>
                <w:docPart w:val="B8B23D54E7CE43F4A555B67F171C6E5F"/>
              </w:placeholder>
              <w:showingPlcHdr/>
            </w:sdtPr>
            <w:sdtEndPr/>
            <w:sdtContent>
              <w:permStart w:id="740494771" w:edGrp="everyone" w:displacedByCustomXml="prev"/>
              <w:p w14:paraId="7CB5621B" w14:textId="77777777" w:rsidR="005A3E3F" w:rsidRPr="00B668A5" w:rsidRDefault="005A3E3F" w:rsidP="003C195B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740494771" w:displacedByCustomXml="next"/>
            </w:sdtContent>
          </w:sdt>
          <w:p w14:paraId="55819ED1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2637" w:type="dxa"/>
          </w:tcPr>
          <w:p w14:paraId="68B69F40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von </w:t>
            </w:r>
            <w:sdt>
              <w:sdtPr>
                <w:rPr>
                  <w:rFonts w:cs="Arial"/>
                </w:rPr>
                <w:id w:val="-2087750485"/>
                <w:placeholder>
                  <w:docPart w:val="575ECFF0EDC44FE3901E207F856767D2"/>
                </w:placeholder>
                <w:showingPlcHdr/>
              </w:sdtPr>
              <w:sdtEndPr/>
              <w:sdtContent>
                <w:permStart w:id="1925342320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1925342320"/>
              </w:sdtContent>
            </w:sdt>
          </w:p>
          <w:p w14:paraId="41084699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bis </w:t>
            </w:r>
            <w:sdt>
              <w:sdtPr>
                <w:rPr>
                  <w:rFonts w:cs="Arial"/>
                </w:rPr>
                <w:id w:val="546581039"/>
                <w:placeholder>
                  <w:docPart w:val="FCF5BF0436F7434083F789081E85C417"/>
                </w:placeholder>
                <w:showingPlcHdr/>
              </w:sdtPr>
              <w:sdtEndPr/>
              <w:sdtContent>
                <w:permStart w:id="1323192533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1323192533"/>
              </w:sdtContent>
            </w:sdt>
          </w:p>
        </w:tc>
      </w:tr>
      <w:tr w:rsidR="005A3E3F" w:rsidRPr="00B668A5" w14:paraId="545CB555" w14:textId="77777777" w:rsidTr="003C195B">
        <w:trPr>
          <w:trHeight w:val="38"/>
        </w:trPr>
        <w:tc>
          <w:tcPr>
            <w:tcW w:w="2160" w:type="dxa"/>
            <w:vMerge/>
          </w:tcPr>
          <w:p w14:paraId="29D398EE" w14:textId="77777777" w:rsidR="005A3E3F" w:rsidRPr="00B668A5" w:rsidRDefault="005A3E3F" w:rsidP="003C195B">
            <w:pPr>
              <w:spacing w:before="60"/>
              <w:rPr>
                <w:rFonts w:cs="Arial"/>
              </w:rPr>
            </w:pPr>
          </w:p>
        </w:tc>
        <w:tc>
          <w:tcPr>
            <w:tcW w:w="2976" w:type="dxa"/>
          </w:tcPr>
          <w:sdt>
            <w:sdtPr>
              <w:rPr>
                <w:rFonts w:cs="Arial"/>
              </w:rPr>
              <w:id w:val="-1963027961"/>
              <w:placeholder>
                <w:docPart w:val="6AB0008722CC4EA8BAB80EE99A4F6E75"/>
              </w:placeholder>
              <w:showingPlcHdr/>
            </w:sdtPr>
            <w:sdtEndPr/>
            <w:sdtContent>
              <w:permStart w:id="149902905" w:edGrp="everyone" w:displacedByCustomXml="prev"/>
              <w:p w14:paraId="359E9A22" w14:textId="77777777" w:rsidR="005A3E3F" w:rsidRPr="00B668A5" w:rsidRDefault="005A3E3F" w:rsidP="003C195B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149902905" w:displacedByCustomXml="next"/>
            </w:sdtContent>
          </w:sdt>
          <w:p w14:paraId="208BE29F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1701" w:type="dxa"/>
            <w:gridSpan w:val="2"/>
          </w:tcPr>
          <w:sdt>
            <w:sdtPr>
              <w:rPr>
                <w:rFonts w:cs="Arial"/>
              </w:rPr>
              <w:id w:val="-2117676026"/>
              <w:placeholder>
                <w:docPart w:val="6D25FEC0231F43D4B9A0D3D8502370ED"/>
              </w:placeholder>
              <w:showingPlcHdr/>
            </w:sdtPr>
            <w:sdtEndPr/>
            <w:sdtContent>
              <w:permStart w:id="1451456378" w:edGrp="everyone" w:displacedByCustomXml="prev"/>
              <w:p w14:paraId="3181A031" w14:textId="77777777" w:rsidR="005A3E3F" w:rsidRPr="00B668A5" w:rsidRDefault="005A3E3F" w:rsidP="003C195B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1451456378" w:displacedByCustomXml="next"/>
            </w:sdtContent>
          </w:sdt>
          <w:p w14:paraId="54EB34A4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2637" w:type="dxa"/>
          </w:tcPr>
          <w:p w14:paraId="5E4F644C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von </w:t>
            </w:r>
            <w:sdt>
              <w:sdtPr>
                <w:rPr>
                  <w:rFonts w:cs="Arial"/>
                </w:rPr>
                <w:id w:val="1358233221"/>
                <w:placeholder>
                  <w:docPart w:val="1269192C1E544F72A9786CF66F6B1AB0"/>
                </w:placeholder>
                <w:showingPlcHdr/>
              </w:sdtPr>
              <w:sdtEndPr/>
              <w:sdtContent>
                <w:permStart w:id="144578317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144578317"/>
              </w:sdtContent>
            </w:sdt>
          </w:p>
          <w:p w14:paraId="26C7A6F4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bis </w:t>
            </w:r>
            <w:sdt>
              <w:sdtPr>
                <w:rPr>
                  <w:rFonts w:cs="Arial"/>
                </w:rPr>
                <w:id w:val="-1682969431"/>
                <w:placeholder>
                  <w:docPart w:val="90FE6770B31B4F2A9DE977D0A9A7956C"/>
                </w:placeholder>
                <w:showingPlcHdr/>
              </w:sdtPr>
              <w:sdtEndPr/>
              <w:sdtContent>
                <w:permStart w:id="948590445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948590445"/>
              </w:sdtContent>
            </w:sdt>
          </w:p>
        </w:tc>
      </w:tr>
      <w:tr w:rsidR="005A3E3F" w:rsidRPr="00B668A5" w14:paraId="48336A94" w14:textId="77777777" w:rsidTr="003C195B">
        <w:tc>
          <w:tcPr>
            <w:tcW w:w="2160" w:type="dxa"/>
            <w:vAlign w:val="center"/>
          </w:tcPr>
          <w:p w14:paraId="03A55DCB" w14:textId="77777777" w:rsidR="005A3E3F" w:rsidRPr="00B668A5" w:rsidRDefault="005A3E3F" w:rsidP="003C195B">
            <w:pPr>
              <w:spacing w:before="60"/>
              <w:rPr>
                <w:rFonts w:cs="Arial"/>
              </w:rPr>
            </w:pPr>
            <w:r w:rsidRPr="00B668A5">
              <w:rPr>
                <w:rFonts w:cs="Arial"/>
              </w:rPr>
              <w:t xml:space="preserve">Erfahrung mit </w:t>
            </w:r>
            <w:r w:rsidRPr="00B668A5">
              <w:rPr>
                <w:rFonts w:cs="Arial"/>
              </w:rPr>
              <w:br/>
              <w:t>Befragungsmethoden als Projektleiterin/</w:t>
            </w:r>
            <w:r w:rsidRPr="00B668A5">
              <w:rPr>
                <w:rFonts w:cs="Arial"/>
              </w:rPr>
              <w:br/>
              <w:t xml:space="preserve">Projektleiter </w:t>
            </w:r>
          </w:p>
        </w:tc>
        <w:tc>
          <w:tcPr>
            <w:tcW w:w="7314" w:type="dxa"/>
            <w:gridSpan w:val="4"/>
            <w:tcBorders>
              <w:bottom w:val="single" w:sz="4" w:space="0" w:color="auto"/>
            </w:tcBorders>
            <w:vAlign w:val="center"/>
          </w:tcPr>
          <w:p w14:paraId="7A0BD509" w14:textId="77777777" w:rsidR="005A3E3F" w:rsidRPr="00B668A5" w:rsidRDefault="00AB14BB" w:rsidP="003C195B">
            <w:pPr>
              <w:ind w:left="214" w:hanging="21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19092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047614827" w:edGrp="everyone"/>
                <w:r w:rsidR="005A3E3F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1047614827"/>
              </w:sdtContent>
            </w:sdt>
            <w:r w:rsidR="005A3E3F" w:rsidRPr="00B668A5">
              <w:rPr>
                <w:rFonts w:cs="Arial"/>
                <w:sz w:val="16"/>
                <w:szCs w:val="16"/>
              </w:rPr>
              <w:tab/>
              <w:t>Online-Befragungen</w:t>
            </w:r>
          </w:p>
          <w:p w14:paraId="32F8C57D" w14:textId="77777777" w:rsidR="005A3E3F" w:rsidRPr="00B668A5" w:rsidRDefault="00AB14BB" w:rsidP="003C195B">
            <w:pPr>
              <w:ind w:left="214" w:hanging="21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1719279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529081313" w:edGrp="everyone"/>
                <w:r w:rsidR="005A3E3F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529081313"/>
              </w:sdtContent>
            </w:sdt>
            <w:r w:rsidR="005A3E3F" w:rsidRPr="00B668A5">
              <w:rPr>
                <w:rFonts w:cs="Arial"/>
                <w:sz w:val="16"/>
                <w:szCs w:val="16"/>
              </w:rPr>
              <w:tab/>
              <w:t>Telefonische Befragungen</w:t>
            </w:r>
          </w:p>
          <w:p w14:paraId="0CBD12C5" w14:textId="77777777" w:rsidR="005A3E3F" w:rsidRPr="00B668A5" w:rsidRDefault="00AB14BB" w:rsidP="003C195B">
            <w:pPr>
              <w:ind w:left="214" w:hanging="21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807123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059328692" w:edGrp="everyone"/>
                <w:r w:rsidR="005A3E3F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1059328692"/>
              </w:sdtContent>
            </w:sdt>
            <w:r w:rsidR="005A3E3F" w:rsidRPr="00B668A5">
              <w:rPr>
                <w:rFonts w:cs="Arial"/>
                <w:sz w:val="16"/>
                <w:szCs w:val="16"/>
              </w:rPr>
              <w:tab/>
              <w:t>Schriftliche Befragungen</w:t>
            </w:r>
          </w:p>
          <w:p w14:paraId="4C85D88C" w14:textId="77777777" w:rsidR="005A3E3F" w:rsidRPr="00B668A5" w:rsidRDefault="00AB14BB" w:rsidP="003C195B">
            <w:pPr>
              <w:ind w:left="214" w:hanging="21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997957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411586805" w:edGrp="everyone"/>
                <w:r w:rsidR="005A3E3F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1411586805"/>
              </w:sdtContent>
            </w:sdt>
            <w:r w:rsidR="005A3E3F" w:rsidRPr="00B668A5">
              <w:rPr>
                <w:rFonts w:cs="Arial"/>
                <w:sz w:val="16"/>
                <w:szCs w:val="16"/>
              </w:rPr>
              <w:tab/>
              <w:t xml:space="preserve">Persönliche Befragungen </w:t>
            </w:r>
          </w:p>
          <w:p w14:paraId="45D1498D" w14:textId="77777777" w:rsidR="005A3E3F" w:rsidRPr="00B668A5" w:rsidRDefault="00AB14BB" w:rsidP="003C195B">
            <w:pPr>
              <w:ind w:left="214" w:hanging="21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47202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424062760" w:edGrp="everyone"/>
                <w:r w:rsidR="005A3E3F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1424062760"/>
              </w:sdtContent>
            </w:sdt>
            <w:r w:rsidR="005A3E3F" w:rsidRPr="00B668A5">
              <w:rPr>
                <w:rFonts w:cs="Arial"/>
                <w:sz w:val="16"/>
                <w:szCs w:val="16"/>
              </w:rPr>
              <w:tab/>
              <w:t>Einzelinterviews</w:t>
            </w:r>
          </w:p>
          <w:p w14:paraId="08FF8622" w14:textId="77777777" w:rsidR="005A3E3F" w:rsidRPr="00B668A5" w:rsidRDefault="00AB14BB" w:rsidP="003C195B">
            <w:pPr>
              <w:ind w:left="214" w:hanging="21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1602300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755580298" w:edGrp="everyone"/>
                <w:r w:rsidR="005A3E3F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1755580298"/>
              </w:sdtContent>
            </w:sdt>
            <w:r w:rsidR="005A3E3F" w:rsidRPr="00B668A5">
              <w:rPr>
                <w:rFonts w:cs="Arial"/>
                <w:sz w:val="16"/>
                <w:szCs w:val="16"/>
              </w:rPr>
              <w:tab/>
              <w:t>Gruppendiskussionen</w:t>
            </w:r>
          </w:p>
          <w:p w14:paraId="4DC98D02" w14:textId="77777777" w:rsidR="005A3E3F" w:rsidRPr="00B668A5" w:rsidRDefault="00AB14BB" w:rsidP="003C195B">
            <w:pPr>
              <w:ind w:left="214" w:hanging="21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15621643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334781792" w:edGrp="everyone"/>
                <w:r w:rsidR="005A3E3F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1334781792"/>
              </w:sdtContent>
            </w:sdt>
            <w:r w:rsidR="005A3E3F" w:rsidRPr="00B668A5">
              <w:rPr>
                <w:rFonts w:cs="Arial"/>
                <w:sz w:val="16"/>
                <w:szCs w:val="16"/>
              </w:rPr>
              <w:tab/>
              <w:t>Workshops</w:t>
            </w:r>
          </w:p>
        </w:tc>
      </w:tr>
      <w:tr w:rsidR="005A3E3F" w:rsidRPr="00B668A5" w14:paraId="0CEB7129" w14:textId="77777777" w:rsidTr="003C195B">
        <w:tc>
          <w:tcPr>
            <w:tcW w:w="2160" w:type="dxa"/>
            <w:vAlign w:val="center"/>
          </w:tcPr>
          <w:p w14:paraId="778C9C55" w14:textId="77777777" w:rsidR="005A3E3F" w:rsidRPr="00B668A5" w:rsidRDefault="005A3E3F" w:rsidP="003C195B">
            <w:pPr>
              <w:spacing w:before="60"/>
              <w:rPr>
                <w:rFonts w:cs="Arial"/>
              </w:rPr>
            </w:pPr>
            <w:r w:rsidRPr="00B668A5">
              <w:rPr>
                <w:rFonts w:cs="Arial"/>
              </w:rPr>
              <w:lastRenderedPageBreak/>
              <w:t xml:space="preserve">Erfahrung mit </w:t>
            </w:r>
            <w:r w:rsidRPr="00B668A5">
              <w:rPr>
                <w:rFonts w:cs="Arial"/>
              </w:rPr>
              <w:br/>
              <w:t xml:space="preserve">Analyseverfahren als </w:t>
            </w:r>
            <w:r w:rsidRPr="00B668A5">
              <w:rPr>
                <w:rFonts w:cs="Arial"/>
              </w:rPr>
              <w:br/>
              <w:t>Projektleiterin/</w:t>
            </w:r>
            <w:r w:rsidRPr="00B668A5">
              <w:rPr>
                <w:rFonts w:cs="Arial"/>
              </w:rPr>
              <w:br/>
              <w:t>Projektleiter</w:t>
            </w:r>
          </w:p>
        </w:tc>
        <w:tc>
          <w:tcPr>
            <w:tcW w:w="3657" w:type="dxa"/>
            <w:gridSpan w:val="2"/>
            <w:tcBorders>
              <w:right w:val="nil"/>
            </w:tcBorders>
            <w:vAlign w:val="center"/>
          </w:tcPr>
          <w:p w14:paraId="685670A6" w14:textId="77777777" w:rsidR="005A3E3F" w:rsidRPr="00B668A5" w:rsidRDefault="00AB14BB" w:rsidP="003C195B">
            <w:pPr>
              <w:ind w:left="214" w:hanging="21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1001553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019699107" w:edGrp="everyone"/>
                <w:r w:rsidR="005A3E3F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1019699107"/>
              </w:sdtContent>
            </w:sdt>
            <w:r w:rsidR="005A3E3F" w:rsidRPr="00B668A5">
              <w:rPr>
                <w:rFonts w:cs="Arial"/>
                <w:sz w:val="16"/>
                <w:szCs w:val="16"/>
              </w:rPr>
              <w:tab/>
              <w:t>Korrelationsanalyse</w:t>
            </w:r>
          </w:p>
          <w:p w14:paraId="572C6F3D" w14:textId="77777777" w:rsidR="005A3E3F" w:rsidRPr="00B668A5" w:rsidRDefault="00AB14BB" w:rsidP="003C195B">
            <w:pPr>
              <w:ind w:left="214" w:hanging="21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456340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479744386" w:edGrp="everyone"/>
                <w:r w:rsidR="005A3E3F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  <w:permEnd w:id="479744386"/>
              </w:sdtContent>
            </w:sdt>
            <w:r w:rsidR="005A3E3F" w:rsidRPr="00B668A5">
              <w:rPr>
                <w:rFonts w:cs="Arial"/>
                <w:sz w:val="16"/>
                <w:szCs w:val="16"/>
              </w:rPr>
              <w:tab/>
              <w:t>Faktorenanalyse</w:t>
            </w:r>
          </w:p>
          <w:p w14:paraId="5EB45651" w14:textId="77777777" w:rsidR="005A3E3F" w:rsidRPr="00B668A5" w:rsidRDefault="00AB14BB" w:rsidP="003C195B">
            <w:pPr>
              <w:ind w:left="214" w:hanging="21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1245614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646406083" w:edGrp="everyone"/>
                <w:r w:rsidR="005A3E3F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1646406083"/>
              </w:sdtContent>
            </w:sdt>
            <w:r w:rsidR="005A3E3F" w:rsidRPr="00B668A5">
              <w:rPr>
                <w:rFonts w:cs="Arial"/>
                <w:sz w:val="16"/>
                <w:szCs w:val="16"/>
              </w:rPr>
              <w:tab/>
              <w:t>Clusteranalyse</w:t>
            </w:r>
          </w:p>
          <w:p w14:paraId="4760557D" w14:textId="77777777" w:rsidR="005A3E3F" w:rsidRPr="00B668A5" w:rsidRDefault="00AB14BB" w:rsidP="003C195B">
            <w:pPr>
              <w:ind w:left="214" w:hanging="21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1637911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012890500" w:edGrp="everyone"/>
                <w:r w:rsidR="005A3E3F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1012890500"/>
              </w:sdtContent>
            </w:sdt>
            <w:r w:rsidR="005A3E3F" w:rsidRPr="00B668A5">
              <w:rPr>
                <w:rFonts w:cs="Arial"/>
                <w:sz w:val="16"/>
                <w:szCs w:val="16"/>
              </w:rPr>
              <w:tab/>
              <w:t>multivariate Regressionsanalyse</w:t>
            </w:r>
          </w:p>
          <w:p w14:paraId="55BC841C" w14:textId="77777777" w:rsidR="005A3E3F" w:rsidRPr="00B668A5" w:rsidRDefault="00AB14BB" w:rsidP="003C195B">
            <w:pPr>
              <w:ind w:left="214" w:hanging="21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1284693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524832016" w:edGrp="everyone"/>
                <w:r w:rsidR="005A3E3F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524832016"/>
              </w:sdtContent>
            </w:sdt>
            <w:r w:rsidR="005A3E3F" w:rsidRPr="00B668A5">
              <w:rPr>
                <w:rFonts w:cs="Arial"/>
                <w:sz w:val="16"/>
                <w:szCs w:val="16"/>
              </w:rPr>
              <w:tab/>
              <w:t>logistische Regressionsanalyse</w:t>
            </w:r>
          </w:p>
          <w:p w14:paraId="3C250EFF" w14:textId="77777777" w:rsidR="005A3E3F" w:rsidRPr="00B668A5" w:rsidRDefault="00AB14BB" w:rsidP="003C195B">
            <w:pPr>
              <w:ind w:left="214" w:hanging="21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738249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652242858" w:edGrp="everyone"/>
                <w:r w:rsidR="005A3E3F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1652242858"/>
              </w:sdtContent>
            </w:sdt>
            <w:r w:rsidR="005A3E3F" w:rsidRPr="00B668A5">
              <w:rPr>
                <w:rFonts w:cs="Arial"/>
                <w:sz w:val="16"/>
                <w:szCs w:val="16"/>
              </w:rPr>
              <w:tab/>
              <w:t>Korrespondenzanalyse</w:t>
            </w:r>
          </w:p>
          <w:p w14:paraId="74BD2AE5" w14:textId="77777777" w:rsidR="005A3E3F" w:rsidRPr="00B668A5" w:rsidRDefault="00AB14BB" w:rsidP="003C195B">
            <w:pPr>
              <w:ind w:left="214" w:hanging="21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811762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966218962" w:edGrp="everyone"/>
                <w:r w:rsidR="005A3E3F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966218962"/>
              </w:sdtContent>
            </w:sdt>
            <w:r w:rsidR="005A3E3F" w:rsidRPr="00B668A5">
              <w:rPr>
                <w:rFonts w:cs="Arial"/>
                <w:sz w:val="16"/>
                <w:szCs w:val="16"/>
              </w:rPr>
              <w:tab/>
              <w:t>Diskriminanzanalyse</w:t>
            </w:r>
          </w:p>
        </w:tc>
        <w:tc>
          <w:tcPr>
            <w:tcW w:w="3657" w:type="dxa"/>
            <w:gridSpan w:val="2"/>
            <w:tcBorders>
              <w:left w:val="nil"/>
            </w:tcBorders>
            <w:vAlign w:val="center"/>
          </w:tcPr>
          <w:p w14:paraId="1823805D" w14:textId="77777777" w:rsidR="005A3E3F" w:rsidRPr="00B668A5" w:rsidRDefault="00AB14BB" w:rsidP="003C195B">
            <w:pPr>
              <w:ind w:left="245" w:hanging="245"/>
              <w:rPr>
                <w:rFonts w:cs="Arial"/>
                <w:sz w:val="16"/>
                <w:szCs w:val="16"/>
                <w:lang w:val="fr-FR"/>
              </w:rPr>
            </w:pPr>
            <w:sdt>
              <w:sdtPr>
                <w:rPr>
                  <w:rFonts w:cs="Arial"/>
                  <w:sz w:val="16"/>
                  <w:szCs w:val="16"/>
                  <w:lang w:val="fr-FR"/>
                </w:rPr>
                <w:id w:val="30475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606084992" w:edGrp="everyone"/>
                <w:r w:rsidR="005A3E3F" w:rsidRPr="00B668A5">
                  <w:rPr>
                    <w:rFonts w:ascii="Segoe UI Symbol" w:eastAsia="MS Gothic" w:hAnsi="Segoe UI Symbol" w:cs="Segoe UI Symbol"/>
                    <w:sz w:val="16"/>
                    <w:szCs w:val="16"/>
                    <w:lang w:val="fr-FR"/>
                  </w:rPr>
                  <w:t>☐</w:t>
                </w:r>
                <w:permEnd w:id="606084992"/>
              </w:sdtContent>
            </w:sdt>
            <w:r w:rsidR="005A3E3F" w:rsidRPr="00B668A5">
              <w:rPr>
                <w:rFonts w:cs="Arial"/>
                <w:sz w:val="16"/>
                <w:szCs w:val="16"/>
                <w:lang w:val="fr-FR"/>
              </w:rPr>
              <w:tab/>
              <w:t>(M)ANOVA-Analyse</w:t>
            </w:r>
          </w:p>
          <w:p w14:paraId="25003C4A" w14:textId="77777777" w:rsidR="005A3E3F" w:rsidRPr="00B668A5" w:rsidRDefault="00AB14BB" w:rsidP="003C195B">
            <w:pPr>
              <w:ind w:left="245" w:hanging="245"/>
              <w:rPr>
                <w:rFonts w:cs="Arial"/>
                <w:sz w:val="16"/>
                <w:szCs w:val="16"/>
                <w:lang w:val="fr-FR"/>
              </w:rPr>
            </w:pPr>
            <w:sdt>
              <w:sdtPr>
                <w:rPr>
                  <w:rFonts w:cs="Arial"/>
                  <w:sz w:val="16"/>
                  <w:szCs w:val="16"/>
                  <w:lang w:val="fr-FR"/>
                </w:rPr>
                <w:id w:val="1921287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392893144" w:edGrp="everyone"/>
                <w:r w:rsidR="005A3E3F" w:rsidRPr="00B668A5">
                  <w:rPr>
                    <w:rFonts w:ascii="Segoe UI Symbol" w:eastAsia="MS Gothic" w:hAnsi="Segoe UI Symbol" w:cs="Segoe UI Symbol"/>
                    <w:sz w:val="16"/>
                    <w:szCs w:val="16"/>
                    <w:lang w:val="fr-FR"/>
                  </w:rPr>
                  <w:t>☐</w:t>
                </w:r>
                <w:permEnd w:id="392893144"/>
              </w:sdtContent>
            </w:sdt>
            <w:r w:rsidR="005A3E3F" w:rsidRPr="00B668A5">
              <w:rPr>
                <w:rFonts w:cs="Arial"/>
                <w:sz w:val="16"/>
                <w:szCs w:val="16"/>
                <w:lang w:val="fr-FR"/>
              </w:rPr>
              <w:tab/>
              <w:t>Conjoint-Analyse</w:t>
            </w:r>
          </w:p>
          <w:p w14:paraId="1515A7D2" w14:textId="77777777" w:rsidR="005A3E3F" w:rsidRPr="00B668A5" w:rsidRDefault="00AB14BB" w:rsidP="003C195B">
            <w:pPr>
              <w:ind w:left="245" w:hanging="245"/>
              <w:rPr>
                <w:rFonts w:cs="Arial"/>
                <w:sz w:val="16"/>
                <w:szCs w:val="16"/>
                <w:lang w:val="fr-FR"/>
              </w:rPr>
            </w:pPr>
            <w:sdt>
              <w:sdtPr>
                <w:rPr>
                  <w:rFonts w:cs="Arial"/>
                  <w:sz w:val="16"/>
                  <w:szCs w:val="16"/>
                  <w:lang w:val="fr-FR"/>
                </w:rPr>
                <w:id w:val="575782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567232386" w:edGrp="everyone"/>
                <w:r w:rsidR="005A3E3F" w:rsidRPr="00B668A5">
                  <w:rPr>
                    <w:rFonts w:ascii="Segoe UI Symbol" w:eastAsia="MS Gothic" w:hAnsi="Segoe UI Symbol" w:cs="Segoe UI Symbol"/>
                    <w:sz w:val="16"/>
                    <w:szCs w:val="16"/>
                    <w:lang w:val="fr-FR"/>
                  </w:rPr>
                  <w:t>☐</w:t>
                </w:r>
                <w:permEnd w:id="1567232386"/>
              </w:sdtContent>
            </w:sdt>
            <w:r w:rsidR="005A3E3F" w:rsidRPr="00B668A5">
              <w:rPr>
                <w:rFonts w:cs="Arial"/>
                <w:sz w:val="16"/>
                <w:szCs w:val="16"/>
                <w:lang w:val="fr-FR"/>
              </w:rPr>
              <w:tab/>
              <w:t xml:space="preserve">Maximum </w:t>
            </w:r>
            <w:proofErr w:type="spellStart"/>
            <w:r w:rsidR="005A3E3F" w:rsidRPr="00B668A5">
              <w:rPr>
                <w:rFonts w:cs="Arial"/>
                <w:sz w:val="16"/>
                <w:szCs w:val="16"/>
                <w:lang w:val="fr-FR"/>
              </w:rPr>
              <w:t>Difference</w:t>
            </w:r>
            <w:proofErr w:type="spellEnd"/>
            <w:r w:rsidR="005A3E3F" w:rsidRPr="00B668A5">
              <w:rPr>
                <w:rFonts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="005A3E3F" w:rsidRPr="00B668A5">
              <w:rPr>
                <w:rFonts w:cs="Arial"/>
                <w:sz w:val="16"/>
                <w:szCs w:val="16"/>
                <w:lang w:val="fr-FR"/>
              </w:rPr>
              <w:t>Scaling</w:t>
            </w:r>
            <w:proofErr w:type="spellEnd"/>
            <w:r w:rsidR="005A3E3F" w:rsidRPr="00B668A5">
              <w:rPr>
                <w:rFonts w:cs="Arial"/>
                <w:sz w:val="16"/>
                <w:szCs w:val="16"/>
                <w:lang w:val="fr-FR"/>
              </w:rPr>
              <w:t xml:space="preserve"> </w:t>
            </w:r>
          </w:p>
          <w:p w14:paraId="7AD3DAF5" w14:textId="77777777" w:rsidR="005A3E3F" w:rsidRPr="00B668A5" w:rsidRDefault="005A3E3F" w:rsidP="003C195B">
            <w:pPr>
              <w:ind w:left="490" w:hanging="245"/>
              <w:rPr>
                <w:rFonts w:cs="Arial"/>
                <w:sz w:val="16"/>
                <w:szCs w:val="16"/>
                <w:lang w:val="en-AU"/>
              </w:rPr>
            </w:pPr>
            <w:r w:rsidRPr="00B668A5">
              <w:rPr>
                <w:rFonts w:cs="Arial"/>
                <w:sz w:val="16"/>
                <w:szCs w:val="16"/>
                <w:lang w:val="en-AU"/>
              </w:rPr>
              <w:t>("</w:t>
            </w:r>
            <w:proofErr w:type="spellStart"/>
            <w:r w:rsidRPr="00B668A5">
              <w:rPr>
                <w:rFonts w:cs="Arial"/>
                <w:sz w:val="16"/>
                <w:szCs w:val="16"/>
                <w:lang w:val="en-AU"/>
              </w:rPr>
              <w:t>MaxDiff</w:t>
            </w:r>
            <w:proofErr w:type="spellEnd"/>
            <w:r w:rsidRPr="00B668A5">
              <w:rPr>
                <w:rFonts w:cs="Arial"/>
                <w:sz w:val="16"/>
                <w:szCs w:val="16"/>
                <w:lang w:val="en-AU"/>
              </w:rPr>
              <w:t>") Analyse</w:t>
            </w:r>
          </w:p>
          <w:p w14:paraId="2C83E7A2" w14:textId="77777777" w:rsidR="005A3E3F" w:rsidRPr="00B668A5" w:rsidRDefault="00AB14BB" w:rsidP="003C195B">
            <w:pPr>
              <w:ind w:left="245" w:hanging="245"/>
              <w:rPr>
                <w:rFonts w:cs="Arial"/>
                <w:sz w:val="16"/>
                <w:szCs w:val="16"/>
                <w:lang w:val="en-AU"/>
              </w:rPr>
            </w:pPr>
            <w:sdt>
              <w:sdtPr>
                <w:rPr>
                  <w:rFonts w:cs="Arial"/>
                  <w:sz w:val="16"/>
                  <w:szCs w:val="16"/>
                  <w:lang w:val="en-AU"/>
                </w:rPr>
                <w:id w:val="-1070272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746107469" w:edGrp="everyone"/>
                <w:r w:rsidR="005A3E3F" w:rsidRPr="00B668A5">
                  <w:rPr>
                    <w:rFonts w:ascii="Segoe UI Symbol" w:eastAsia="MS Gothic" w:hAnsi="Segoe UI Symbol" w:cs="Segoe UI Symbol"/>
                    <w:sz w:val="16"/>
                    <w:szCs w:val="16"/>
                    <w:lang w:val="en-AU"/>
                  </w:rPr>
                  <w:t>☐</w:t>
                </w:r>
                <w:permEnd w:id="1746107469"/>
              </w:sdtContent>
            </w:sdt>
            <w:r w:rsidR="005A3E3F" w:rsidRPr="00B668A5">
              <w:rPr>
                <w:rFonts w:cs="Arial"/>
                <w:sz w:val="16"/>
                <w:szCs w:val="16"/>
                <w:lang w:val="en-AU"/>
              </w:rPr>
              <w:tab/>
              <w:t>Total Unduplicated Reach and Frequency ("TURF")-Analyse</w:t>
            </w:r>
          </w:p>
          <w:p w14:paraId="5B5A0ACA" w14:textId="77777777" w:rsidR="005A3E3F" w:rsidRPr="00B668A5" w:rsidRDefault="00AB14BB" w:rsidP="003C195B">
            <w:pPr>
              <w:ind w:left="245" w:hanging="245"/>
              <w:rPr>
                <w:rFonts w:cs="Arial"/>
                <w:sz w:val="16"/>
                <w:szCs w:val="16"/>
                <w:lang w:val="fr-FR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1265653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079219247" w:edGrp="everyone"/>
                <w:r w:rsidR="005A3E3F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2079219247"/>
              </w:sdtContent>
            </w:sdt>
            <w:r w:rsidR="005A3E3F" w:rsidRPr="00B668A5">
              <w:rPr>
                <w:rFonts w:cs="Arial"/>
                <w:sz w:val="16"/>
                <w:szCs w:val="16"/>
                <w:lang w:val="fr-FR"/>
              </w:rPr>
              <w:tab/>
            </w:r>
            <w:proofErr w:type="spellStart"/>
            <w:r w:rsidR="005A3E3F" w:rsidRPr="00B668A5">
              <w:rPr>
                <w:rFonts w:cs="Arial"/>
                <w:sz w:val="16"/>
                <w:szCs w:val="16"/>
                <w:lang w:val="fr-FR"/>
              </w:rPr>
              <w:t>Strukturgleichungsmodelle</w:t>
            </w:r>
            <w:proofErr w:type="spellEnd"/>
          </w:p>
          <w:p w14:paraId="285CD887" w14:textId="77777777" w:rsidR="005A3E3F" w:rsidRPr="00B668A5" w:rsidRDefault="005A3E3F" w:rsidP="003C195B">
            <w:pPr>
              <w:rPr>
                <w:rFonts w:cs="Arial"/>
                <w:sz w:val="16"/>
                <w:szCs w:val="16"/>
              </w:rPr>
            </w:pPr>
          </w:p>
        </w:tc>
      </w:tr>
      <w:tr w:rsidR="005A3E3F" w:rsidRPr="00B668A5" w14:paraId="0E50C721" w14:textId="77777777" w:rsidTr="003C195B">
        <w:tc>
          <w:tcPr>
            <w:tcW w:w="2160" w:type="dxa"/>
            <w:vAlign w:val="center"/>
          </w:tcPr>
          <w:p w14:paraId="3F60FBA0" w14:textId="77777777" w:rsidR="005A3E3F" w:rsidRPr="00B668A5" w:rsidRDefault="005A3E3F" w:rsidP="003C195B">
            <w:pPr>
              <w:spacing w:before="60"/>
              <w:rPr>
                <w:rFonts w:cs="Arial"/>
              </w:rPr>
            </w:pPr>
            <w:r w:rsidRPr="00B668A5">
              <w:rPr>
                <w:rFonts w:cs="Arial"/>
              </w:rPr>
              <w:t>Branchenerfahrung</w:t>
            </w:r>
          </w:p>
        </w:tc>
        <w:permStart w:id="1085152605" w:edGrp="everyone"/>
        <w:tc>
          <w:tcPr>
            <w:tcW w:w="7314" w:type="dxa"/>
            <w:gridSpan w:val="4"/>
            <w:vAlign w:val="center"/>
          </w:tcPr>
          <w:p w14:paraId="06A1F8C7" w14:textId="77777777" w:rsidR="005A3E3F" w:rsidRPr="00B668A5" w:rsidRDefault="00AB14BB" w:rsidP="003C195B">
            <w:pPr>
              <w:ind w:left="218" w:hanging="218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107557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3E3F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permEnd w:id="1085152605"/>
            <w:r w:rsidR="005A3E3F" w:rsidRPr="00B668A5">
              <w:rPr>
                <w:rFonts w:cs="Arial"/>
                <w:sz w:val="16"/>
                <w:szCs w:val="16"/>
              </w:rPr>
              <w:tab/>
              <w:t>Gesetzliche Krankenversicherung</w:t>
            </w:r>
          </w:p>
          <w:p w14:paraId="0ED1A0FE" w14:textId="77777777" w:rsidR="005A3E3F" w:rsidRPr="00B668A5" w:rsidRDefault="00AB14BB" w:rsidP="003C195B">
            <w:pPr>
              <w:ind w:left="218" w:hanging="218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736551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085757810" w:edGrp="everyone"/>
                <w:r w:rsidR="005A3E3F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  <w:permEnd w:id="2085757810"/>
              </w:sdtContent>
            </w:sdt>
            <w:r w:rsidR="005A3E3F" w:rsidRPr="00B668A5">
              <w:rPr>
                <w:rFonts w:cs="Arial"/>
                <w:sz w:val="16"/>
                <w:szCs w:val="16"/>
              </w:rPr>
              <w:tab/>
              <w:t>Versicherungen, und zwar:</w:t>
            </w:r>
          </w:p>
          <w:p w14:paraId="1B19FAAE" w14:textId="77777777" w:rsidR="005A3E3F" w:rsidRPr="00B668A5" w:rsidRDefault="005A3E3F" w:rsidP="003C195B">
            <w:pPr>
              <w:ind w:left="436" w:hanging="218"/>
              <w:rPr>
                <w:rFonts w:cs="Arial"/>
                <w:sz w:val="16"/>
                <w:szCs w:val="16"/>
              </w:rPr>
            </w:pPr>
            <w:r w:rsidRPr="00B668A5">
              <w:rPr>
                <w:rFonts w:cs="Arial"/>
                <w:sz w:val="16"/>
                <w:szCs w:val="16"/>
              </w:rPr>
              <w:t xml:space="preserve"> </w:t>
            </w:r>
            <w:sdt>
              <w:sdtPr>
                <w:rPr>
                  <w:rFonts w:cs="Arial"/>
                  <w:sz w:val="16"/>
                  <w:szCs w:val="16"/>
                </w:rPr>
                <w:id w:val="202603152"/>
                <w:placeholder>
                  <w:docPart w:val="BC373CA3ABC547FF9CD80ACCDB15DBA0"/>
                </w:placeholder>
                <w:showingPlcHdr/>
              </w:sdtPr>
              <w:sdtEndPr/>
              <w:sdtContent>
                <w:permStart w:id="1113861914" w:edGrp="everyone"/>
                <w:r w:rsidRPr="00B668A5">
                  <w:rPr>
                    <w:rStyle w:val="Platzhaltertext"/>
                    <w:rFonts w:cs="Arial"/>
                    <w:sz w:val="16"/>
                    <w:szCs w:val="16"/>
                  </w:rPr>
                  <w:t>Klicken oder tippen Sie hier, um Text einzugeben.</w:t>
                </w:r>
                <w:permEnd w:id="1113861914"/>
              </w:sdtContent>
            </w:sdt>
          </w:p>
          <w:p w14:paraId="4EB2A6D9" w14:textId="77777777" w:rsidR="005A3E3F" w:rsidRPr="00B668A5" w:rsidRDefault="00AB14BB" w:rsidP="003C195B">
            <w:pPr>
              <w:ind w:left="218" w:hanging="218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1040712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317667154" w:edGrp="everyone"/>
                <w:r w:rsidR="005A3E3F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  <w:permEnd w:id="317667154"/>
              </w:sdtContent>
            </w:sdt>
            <w:r w:rsidR="005A3E3F" w:rsidRPr="00B668A5">
              <w:rPr>
                <w:rFonts w:cs="Arial"/>
                <w:sz w:val="16"/>
                <w:szCs w:val="16"/>
              </w:rPr>
              <w:tab/>
              <w:t>Finanzdienstleistungen, und zwar:</w:t>
            </w:r>
          </w:p>
          <w:p w14:paraId="36B7B12B" w14:textId="77777777" w:rsidR="005A3E3F" w:rsidRPr="00B668A5" w:rsidRDefault="00AB14BB" w:rsidP="003C195B">
            <w:pPr>
              <w:ind w:left="436" w:hanging="218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269319534"/>
                <w:placeholder>
                  <w:docPart w:val="761B9181E55F44B4BFC0BFA3E63CD6D3"/>
                </w:placeholder>
                <w:showingPlcHdr/>
              </w:sdtPr>
              <w:sdtEndPr/>
              <w:sdtContent>
                <w:permStart w:id="1078526763" w:edGrp="everyone"/>
                <w:r w:rsidR="005A3E3F" w:rsidRPr="00B668A5">
                  <w:rPr>
                    <w:rStyle w:val="Platzhaltertext"/>
                    <w:rFonts w:cs="Arial"/>
                    <w:sz w:val="16"/>
                    <w:szCs w:val="16"/>
                  </w:rPr>
                  <w:t>Klicken oder tippen Sie hier, um Text einzugeben.</w:t>
                </w:r>
                <w:permEnd w:id="1078526763"/>
              </w:sdtContent>
            </w:sdt>
          </w:p>
          <w:p w14:paraId="40148C66" w14:textId="77777777" w:rsidR="005A3E3F" w:rsidRPr="00B668A5" w:rsidRDefault="00AB14BB" w:rsidP="003C195B">
            <w:pPr>
              <w:ind w:left="218" w:hanging="218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1964611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52524860" w:edGrp="everyone"/>
                <w:r w:rsidR="005A3E3F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  <w:permEnd w:id="52524860"/>
              </w:sdtContent>
            </w:sdt>
            <w:r w:rsidR="005A3E3F" w:rsidRPr="00B668A5">
              <w:rPr>
                <w:rFonts w:cs="Arial"/>
                <w:sz w:val="16"/>
                <w:szCs w:val="16"/>
              </w:rPr>
              <w:tab/>
              <w:t xml:space="preserve">Sonstige Branchen, und zwar: </w:t>
            </w:r>
          </w:p>
          <w:p w14:paraId="6F5AED5C" w14:textId="77777777" w:rsidR="005A3E3F" w:rsidRPr="00B668A5" w:rsidRDefault="005A3E3F" w:rsidP="003C195B">
            <w:pPr>
              <w:ind w:left="436" w:hanging="218"/>
              <w:rPr>
                <w:rFonts w:cs="Arial"/>
                <w:sz w:val="16"/>
                <w:szCs w:val="16"/>
              </w:rPr>
            </w:pPr>
            <w:r w:rsidRPr="00B668A5">
              <w:rPr>
                <w:rFonts w:cs="Arial"/>
                <w:sz w:val="16"/>
                <w:szCs w:val="16"/>
              </w:rPr>
              <w:t xml:space="preserve"> </w:t>
            </w:r>
            <w:sdt>
              <w:sdtPr>
                <w:rPr>
                  <w:rFonts w:cs="Arial"/>
                  <w:sz w:val="16"/>
                  <w:szCs w:val="16"/>
                </w:rPr>
                <w:id w:val="-1286807490"/>
                <w:placeholder>
                  <w:docPart w:val="8B89086548F644E4B724F6D833DA1E27"/>
                </w:placeholder>
                <w:showingPlcHdr/>
              </w:sdtPr>
              <w:sdtEndPr/>
              <w:sdtContent>
                <w:permStart w:id="271857707" w:edGrp="everyone"/>
                <w:r w:rsidRPr="00B668A5">
                  <w:rPr>
                    <w:rStyle w:val="Platzhaltertext"/>
                    <w:rFonts w:cs="Arial"/>
                    <w:sz w:val="16"/>
                    <w:szCs w:val="16"/>
                  </w:rPr>
                  <w:t>Klicken oder tippen Sie hier, um Text einzugeben.</w:t>
                </w:r>
                <w:permEnd w:id="271857707"/>
              </w:sdtContent>
            </w:sdt>
          </w:p>
        </w:tc>
      </w:tr>
    </w:tbl>
    <w:p w14:paraId="4BF3F542" w14:textId="77777777" w:rsidR="005A3E3F" w:rsidRDefault="005A3E3F" w:rsidP="005A3E3F">
      <w:pPr>
        <w:pStyle w:val="GleissTextformat"/>
        <w:jc w:val="left"/>
        <w:rPr>
          <w:rFonts w:ascii="Arial" w:hAnsi="Arial" w:cs="Arial"/>
          <w:b/>
          <w:i/>
          <w:sz w:val="22"/>
          <w:szCs w:val="22"/>
        </w:rPr>
      </w:pPr>
      <w:r w:rsidRPr="00B668A5">
        <w:rPr>
          <w:rFonts w:ascii="Arial" w:hAnsi="Arial" w:cs="Arial"/>
          <w:b/>
          <w:i/>
          <w:sz w:val="22"/>
          <w:szCs w:val="22"/>
        </w:rPr>
        <w:t>Dieses Formblatt kann bei Bedarf vervielfältigt werden.</w:t>
      </w:r>
    </w:p>
    <w:p w14:paraId="6914CEA0" w14:textId="77777777" w:rsidR="005A3E3F" w:rsidRPr="00390FBA" w:rsidRDefault="00AB14BB" w:rsidP="005A3E3F">
      <w:pPr>
        <w:ind w:right="1701"/>
        <w:rPr>
          <w:rFonts w:asciiTheme="majorHAnsi" w:eastAsiaTheme="majorEastAsia" w:hAnsiTheme="majorHAnsi" w:cstheme="majorBidi"/>
          <w:b/>
          <w:color w:val="243F60" w:themeColor="accent1" w:themeShade="7F"/>
        </w:rPr>
      </w:pPr>
      <w:sdt>
        <w:sdtPr>
          <w:id w:val="214171833"/>
          <w:placeholder>
            <w:docPart w:val="667C49EB6C784252A8B376834F267AD7"/>
          </w:placeholder>
          <w:showingPlcHdr/>
        </w:sdtPr>
        <w:sdtEndPr/>
        <w:sdtContent>
          <w:permStart w:id="640568569" w:edGrp="everyone"/>
          <w:r w:rsidR="005A3E3F" w:rsidRPr="00776AD1">
            <w:rPr>
              <w:color w:val="808080"/>
              <w:u w:val="single"/>
            </w:rPr>
            <w:t>Klicken oder tippen Sie hier, um Text einzugeben.</w:t>
          </w:r>
          <w:permEnd w:id="640568569"/>
        </w:sdtContent>
      </w:sdt>
      <w:r w:rsidR="005A3E3F" w:rsidRPr="00390FBA">
        <w:rPr>
          <w:rFonts w:eastAsiaTheme="majorEastAsia" w:cs="Arial"/>
          <w:b/>
          <w:sz w:val="16"/>
        </w:rPr>
        <w:t xml:space="preserve"> </w:t>
      </w:r>
      <w:r w:rsidR="005A3E3F">
        <w:rPr>
          <w:rFonts w:eastAsiaTheme="majorEastAsia" w:cs="Arial"/>
          <w:b/>
          <w:sz w:val="16"/>
        </w:rPr>
        <w:br/>
      </w:r>
      <w:r w:rsidR="005A3E3F" w:rsidRPr="00390FBA">
        <w:rPr>
          <w:rFonts w:eastAsiaTheme="majorEastAsia" w:cs="Arial"/>
          <w:b/>
          <w:sz w:val="16"/>
        </w:rPr>
        <w:t>Ort und Datum</w:t>
      </w:r>
      <w:r w:rsidR="005A3E3F" w:rsidRPr="00390FBA">
        <w:rPr>
          <w:rFonts w:asciiTheme="majorHAnsi" w:eastAsiaTheme="majorEastAsia" w:hAnsiTheme="majorHAnsi" w:cstheme="majorBidi"/>
          <w:b/>
          <w:color w:val="243F60" w:themeColor="accent1" w:themeShade="7F"/>
        </w:rPr>
        <w:tab/>
      </w:r>
      <w:r w:rsidR="005A3E3F" w:rsidRPr="00390FBA">
        <w:rPr>
          <w:rFonts w:asciiTheme="majorHAnsi" w:eastAsiaTheme="majorEastAsia" w:hAnsiTheme="majorHAnsi" w:cstheme="majorBidi"/>
          <w:b/>
          <w:color w:val="243F60" w:themeColor="accent1" w:themeShade="7F"/>
        </w:rPr>
        <w:tab/>
      </w:r>
      <w:r w:rsidR="005A3E3F" w:rsidRPr="00390FBA">
        <w:rPr>
          <w:rFonts w:asciiTheme="majorHAnsi" w:eastAsiaTheme="majorEastAsia" w:hAnsiTheme="majorHAnsi" w:cstheme="majorBidi"/>
          <w:b/>
          <w:color w:val="243F60" w:themeColor="accent1" w:themeShade="7F"/>
        </w:rPr>
        <w:tab/>
      </w:r>
      <w:r w:rsidR="005A3E3F" w:rsidRPr="00390FBA">
        <w:rPr>
          <w:rFonts w:asciiTheme="majorHAnsi" w:eastAsiaTheme="majorEastAsia" w:hAnsiTheme="majorHAnsi" w:cstheme="majorBidi"/>
          <w:b/>
          <w:color w:val="243F60" w:themeColor="accent1" w:themeShade="7F"/>
        </w:rPr>
        <w:tab/>
      </w:r>
      <w:r w:rsidR="005A3E3F" w:rsidRPr="00390FBA">
        <w:rPr>
          <w:rFonts w:asciiTheme="majorHAnsi" w:eastAsiaTheme="majorEastAsia" w:hAnsiTheme="majorHAnsi" w:cstheme="majorBidi"/>
          <w:b/>
          <w:color w:val="243F60" w:themeColor="accent1" w:themeShade="7F"/>
        </w:rPr>
        <w:tab/>
      </w:r>
      <w:r w:rsidR="005A3E3F" w:rsidRPr="00390FBA">
        <w:rPr>
          <w:rFonts w:asciiTheme="majorHAnsi" w:eastAsiaTheme="majorEastAsia" w:hAnsiTheme="majorHAnsi" w:cstheme="majorBidi"/>
          <w:b/>
          <w:color w:val="243F60" w:themeColor="accent1" w:themeShade="7F"/>
        </w:rPr>
        <w:tab/>
      </w:r>
    </w:p>
    <w:p w14:paraId="5E47AE4F" w14:textId="77777777" w:rsidR="005A3E3F" w:rsidRPr="003A5532" w:rsidRDefault="005A3E3F" w:rsidP="005A3E3F">
      <w:pPr>
        <w:ind w:right="1701"/>
      </w:pPr>
    </w:p>
    <w:p w14:paraId="7EF6F2E6" w14:textId="77777777" w:rsidR="005A3E3F" w:rsidRDefault="00AB14BB" w:rsidP="005A3E3F">
      <w:pPr>
        <w:ind w:right="1701"/>
      </w:pPr>
      <w:sdt>
        <w:sdtPr>
          <w:id w:val="225569845"/>
          <w:placeholder>
            <w:docPart w:val="3FA8A72AA37B47C580F843AB15A7B1CF"/>
          </w:placeholder>
          <w:showingPlcHdr/>
        </w:sdtPr>
        <w:sdtEndPr/>
        <w:sdtContent>
          <w:permStart w:id="601586039" w:edGrp="everyone"/>
          <w:r w:rsidR="005A3E3F" w:rsidRPr="00776AD1">
            <w:rPr>
              <w:color w:val="808080"/>
              <w:u w:val="single"/>
            </w:rPr>
            <w:t>Klicken oder tippen Sie hier, um Text einzugeben.</w:t>
          </w:r>
          <w:permEnd w:id="601586039"/>
        </w:sdtContent>
      </w:sdt>
    </w:p>
    <w:p w14:paraId="62D15877" w14:textId="77777777" w:rsidR="005A3E3F" w:rsidRPr="00390FBA" w:rsidRDefault="005A3E3F" w:rsidP="005A3E3F">
      <w:pPr>
        <w:ind w:right="1701"/>
        <w:rPr>
          <w:rFonts w:eastAsiaTheme="majorEastAsia" w:cs="Arial"/>
          <w:b/>
          <w:sz w:val="16"/>
        </w:rPr>
      </w:pPr>
      <w:r>
        <w:rPr>
          <w:rFonts w:eastAsiaTheme="majorEastAsia" w:cs="Arial"/>
          <w:b/>
          <w:sz w:val="16"/>
        </w:rPr>
        <w:t>N</w:t>
      </w:r>
      <w:r w:rsidRPr="00390FBA">
        <w:rPr>
          <w:rFonts w:eastAsiaTheme="majorEastAsia" w:cs="Arial"/>
          <w:b/>
          <w:sz w:val="16"/>
        </w:rPr>
        <w:t>ame des Unternehmens</w:t>
      </w:r>
    </w:p>
    <w:p w14:paraId="143BB143" w14:textId="77777777" w:rsidR="005A3E3F" w:rsidRPr="00390FBA" w:rsidRDefault="005A3E3F" w:rsidP="005A3E3F">
      <w:pPr>
        <w:ind w:right="1701"/>
      </w:pPr>
    </w:p>
    <w:sdt>
      <w:sdtPr>
        <w:id w:val="494697989"/>
        <w:placeholder>
          <w:docPart w:val="F188B84A044B4DBEA89797EF625C157D"/>
        </w:placeholder>
        <w:showingPlcHdr/>
      </w:sdtPr>
      <w:sdtEndPr/>
      <w:sdtContent>
        <w:permStart w:id="1536505417" w:edGrp="everyone" w:displacedByCustomXml="prev"/>
        <w:p w14:paraId="510C1D9F" w14:textId="77777777" w:rsidR="005A3E3F" w:rsidRPr="00390FBA" w:rsidRDefault="005A3E3F" w:rsidP="005A3E3F">
          <w:pPr>
            <w:ind w:right="1701"/>
          </w:pPr>
          <w:r w:rsidRPr="00776AD1">
            <w:rPr>
              <w:color w:val="808080"/>
              <w:u w:val="single"/>
            </w:rPr>
            <w:t>Klicken oder tippen Sie hier, um Text einzugeben.</w:t>
          </w:r>
        </w:p>
        <w:permEnd w:id="1536505417" w:displacedByCustomXml="next"/>
      </w:sdtContent>
    </w:sdt>
    <w:p w14:paraId="58D94523" w14:textId="77777777" w:rsidR="005A3E3F" w:rsidRDefault="005A3E3F" w:rsidP="005A3E3F">
      <w:pPr>
        <w:ind w:right="1701"/>
        <w:rPr>
          <w:b/>
          <w:sz w:val="16"/>
          <w:szCs w:val="16"/>
        </w:rPr>
      </w:pPr>
      <w:r w:rsidRPr="00390FBA">
        <w:rPr>
          <w:b/>
          <w:sz w:val="16"/>
          <w:szCs w:val="16"/>
        </w:rPr>
        <w:t>Name des Unterzeichne</w:t>
      </w:r>
      <w:r>
        <w:rPr>
          <w:b/>
          <w:sz w:val="16"/>
          <w:szCs w:val="16"/>
        </w:rPr>
        <w:t>nden</w:t>
      </w:r>
      <w:r w:rsidRPr="00390FBA">
        <w:rPr>
          <w:b/>
          <w:sz w:val="16"/>
          <w:szCs w:val="16"/>
        </w:rPr>
        <w:t xml:space="preserve"> oder Name der vertretungsberechtigten natürlichen Person</w:t>
      </w:r>
    </w:p>
    <w:p w14:paraId="3BB21173" w14:textId="77777777" w:rsidR="00B1575E" w:rsidRDefault="00B1575E" w:rsidP="005A3E3F">
      <w:pPr>
        <w:ind w:right="1701"/>
        <w:rPr>
          <w:b/>
          <w:sz w:val="16"/>
          <w:szCs w:val="16"/>
        </w:rPr>
      </w:pPr>
    </w:p>
    <w:p w14:paraId="6E56328C" w14:textId="77777777" w:rsidR="00B1575E" w:rsidRDefault="00B1575E" w:rsidP="005A3E3F">
      <w:pPr>
        <w:ind w:right="1701"/>
        <w:rPr>
          <w:b/>
          <w:sz w:val="16"/>
          <w:szCs w:val="16"/>
        </w:rPr>
      </w:pPr>
    </w:p>
    <w:p w14:paraId="7AA6A6C4" w14:textId="77777777" w:rsidR="00C41907" w:rsidRDefault="00C41907" w:rsidP="00982987">
      <w:pPr>
        <w:pStyle w:val="GleissTextformat"/>
        <w:jc w:val="left"/>
        <w:rPr>
          <w:rFonts w:ascii="Arial" w:hAnsi="Arial" w:cs="Arial"/>
          <w:bCs/>
          <w:iCs/>
          <w:sz w:val="22"/>
          <w:szCs w:val="22"/>
        </w:rPr>
      </w:pPr>
    </w:p>
    <w:p w14:paraId="70B61308" w14:textId="18D75185" w:rsidR="00C52B28" w:rsidRPr="0046297E" w:rsidRDefault="00C52B28" w:rsidP="00DB45BD">
      <w:pPr>
        <w:pStyle w:val="berschrift1"/>
        <w:rPr>
          <w:rStyle w:val="berschrift2Zchn"/>
          <w:b/>
          <w:bCs/>
          <w:lang w:val="de-DE"/>
        </w:rPr>
      </w:pPr>
      <w:bookmarkStart w:id="2" w:name="_Toc232756900"/>
      <w:r w:rsidRPr="0046297E">
        <w:rPr>
          <w:rStyle w:val="berschrift2Zchn"/>
          <w:b/>
          <w:bCs/>
          <w:lang w:val="de-DE"/>
        </w:rPr>
        <w:t>Stellvertretende Projektleiterin/Stellvertretender Projektleiter</w:t>
      </w:r>
      <w:r w:rsidR="005A3E3F" w:rsidRPr="0046297E">
        <w:rPr>
          <w:rStyle w:val="berschrift2Zchn"/>
          <w:b/>
          <w:bCs/>
          <w:lang w:val="de-DE"/>
        </w:rPr>
        <w:t xml:space="preserve"> Nr. 1</w:t>
      </w:r>
      <w:bookmarkEnd w:id="2"/>
    </w:p>
    <w:tbl>
      <w:tblPr>
        <w:tblW w:w="947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60"/>
        <w:gridCol w:w="2976"/>
        <w:gridCol w:w="1701"/>
        <w:gridCol w:w="2637"/>
      </w:tblGrid>
      <w:tr w:rsidR="00C52B28" w:rsidRPr="00B668A5" w14:paraId="7941AE7B" w14:textId="77777777" w:rsidTr="0082588F">
        <w:trPr>
          <w:trHeight w:val="527"/>
        </w:trPr>
        <w:tc>
          <w:tcPr>
            <w:tcW w:w="2160" w:type="dxa"/>
            <w:tcBorders>
              <w:top w:val="single" w:sz="4" w:space="0" w:color="auto"/>
            </w:tcBorders>
          </w:tcPr>
          <w:p w14:paraId="1404FC37" w14:textId="77777777" w:rsidR="00C52B28" w:rsidRPr="00B668A5" w:rsidRDefault="00C52B28" w:rsidP="0082588F">
            <w:pPr>
              <w:spacing w:before="60"/>
              <w:rPr>
                <w:rFonts w:cs="Arial"/>
              </w:rPr>
            </w:pPr>
            <w:r w:rsidRPr="00B668A5">
              <w:rPr>
                <w:rFonts w:cs="Arial"/>
              </w:rPr>
              <w:t xml:space="preserve">Vor- und Nachname </w:t>
            </w:r>
            <w:r w:rsidRPr="00B668A5">
              <w:rPr>
                <w:rFonts w:cs="Arial"/>
              </w:rPr>
              <w:br/>
            </w:r>
            <w:r w:rsidRPr="00E0283E">
              <w:rPr>
                <w:rFonts w:cs="Arial"/>
              </w:rPr>
              <w:t>Stellvertretende Projektleiterin/Stellvertretender Projektleiter</w:t>
            </w:r>
          </w:p>
        </w:tc>
        <w:tc>
          <w:tcPr>
            <w:tcW w:w="7314" w:type="dxa"/>
            <w:gridSpan w:val="3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cs="Arial"/>
              </w:rPr>
              <w:id w:val="2105373113"/>
              <w:placeholder>
                <w:docPart w:val="A1C67B5F700745FB98879A5FF2DD1BD3"/>
              </w:placeholder>
              <w:showingPlcHdr/>
            </w:sdtPr>
            <w:sdtEndPr/>
            <w:sdtContent>
              <w:permStart w:id="943745642" w:edGrp="everyone" w:displacedByCustomXml="prev"/>
              <w:p w14:paraId="1E4C8972" w14:textId="77777777" w:rsidR="00C52B28" w:rsidRPr="00B668A5" w:rsidRDefault="00C52B28" w:rsidP="0082588F">
                <w:pPr>
                  <w:spacing w:before="60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943745642" w:displacedByCustomXml="next"/>
            </w:sdtContent>
          </w:sdt>
        </w:tc>
      </w:tr>
      <w:tr w:rsidR="00C52B28" w:rsidRPr="00B668A5" w14:paraId="2147C197" w14:textId="77777777" w:rsidTr="0082588F">
        <w:trPr>
          <w:trHeight w:val="38"/>
        </w:trPr>
        <w:tc>
          <w:tcPr>
            <w:tcW w:w="2160" w:type="dxa"/>
            <w:vMerge w:val="restart"/>
          </w:tcPr>
          <w:p w14:paraId="67CF9D3E" w14:textId="77777777" w:rsidR="00C52B28" w:rsidRPr="00B668A5" w:rsidRDefault="00C52B28" w:rsidP="0082588F">
            <w:pPr>
              <w:spacing w:before="60"/>
              <w:rPr>
                <w:rFonts w:cs="Arial"/>
              </w:rPr>
            </w:pPr>
            <w:r w:rsidRPr="00B668A5">
              <w:rPr>
                <w:rFonts w:cs="Arial"/>
              </w:rPr>
              <w:t>Berufserfahrung</w:t>
            </w:r>
          </w:p>
        </w:tc>
        <w:tc>
          <w:tcPr>
            <w:tcW w:w="2976" w:type="dxa"/>
          </w:tcPr>
          <w:p w14:paraId="22D03768" w14:textId="77777777" w:rsidR="00C52B28" w:rsidRPr="00B668A5" w:rsidRDefault="00C52B28" w:rsidP="0082588F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>Unternehmen</w:t>
            </w:r>
          </w:p>
        </w:tc>
        <w:tc>
          <w:tcPr>
            <w:tcW w:w="1701" w:type="dxa"/>
          </w:tcPr>
          <w:p w14:paraId="28EA4921" w14:textId="77777777" w:rsidR="00C52B28" w:rsidRPr="00B668A5" w:rsidRDefault="00C52B28" w:rsidP="0082588F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>Position</w:t>
            </w:r>
          </w:p>
        </w:tc>
        <w:tc>
          <w:tcPr>
            <w:tcW w:w="2637" w:type="dxa"/>
          </w:tcPr>
          <w:p w14:paraId="3F04413E" w14:textId="77777777" w:rsidR="00C52B28" w:rsidRPr="00B668A5" w:rsidRDefault="00C52B28" w:rsidP="0082588F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>beschäftigt von […] bis […]</w:t>
            </w:r>
          </w:p>
        </w:tc>
      </w:tr>
      <w:tr w:rsidR="00C52B28" w:rsidRPr="00B668A5" w14:paraId="2CBD894F" w14:textId="77777777" w:rsidTr="0082588F">
        <w:trPr>
          <w:trHeight w:val="38"/>
        </w:trPr>
        <w:tc>
          <w:tcPr>
            <w:tcW w:w="2160" w:type="dxa"/>
            <w:vMerge/>
          </w:tcPr>
          <w:p w14:paraId="58DA7E11" w14:textId="77777777" w:rsidR="00C52B28" w:rsidRPr="00B668A5" w:rsidRDefault="00C52B28" w:rsidP="0082588F">
            <w:pPr>
              <w:spacing w:before="60"/>
              <w:rPr>
                <w:rFonts w:cs="Arial"/>
              </w:rPr>
            </w:pPr>
          </w:p>
        </w:tc>
        <w:tc>
          <w:tcPr>
            <w:tcW w:w="2976" w:type="dxa"/>
          </w:tcPr>
          <w:sdt>
            <w:sdtPr>
              <w:rPr>
                <w:rFonts w:cs="Arial"/>
              </w:rPr>
              <w:id w:val="840431253"/>
              <w:placeholder>
                <w:docPart w:val="32A654E4B2D342CE805D33D211416421"/>
              </w:placeholder>
              <w:showingPlcHdr/>
            </w:sdtPr>
            <w:sdtEndPr/>
            <w:sdtContent>
              <w:permStart w:id="1549414705" w:edGrp="everyone" w:displacedByCustomXml="prev"/>
              <w:p w14:paraId="51234591" w14:textId="77777777" w:rsidR="00C52B28" w:rsidRPr="00B668A5" w:rsidRDefault="00C52B28" w:rsidP="0082588F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1549414705" w:displacedByCustomXml="next"/>
            </w:sdtContent>
          </w:sdt>
          <w:p w14:paraId="51309B06" w14:textId="77777777" w:rsidR="00C52B28" w:rsidRPr="00B668A5" w:rsidRDefault="00C52B28" w:rsidP="0082588F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1701" w:type="dxa"/>
          </w:tcPr>
          <w:sdt>
            <w:sdtPr>
              <w:rPr>
                <w:rFonts w:cs="Arial"/>
              </w:rPr>
              <w:id w:val="468018561"/>
              <w:placeholder>
                <w:docPart w:val="BC69809A1AA042E5A3780E92EA5CD597"/>
              </w:placeholder>
              <w:showingPlcHdr/>
            </w:sdtPr>
            <w:sdtEndPr/>
            <w:sdtContent>
              <w:permStart w:id="585183649" w:edGrp="everyone" w:displacedByCustomXml="prev"/>
              <w:p w14:paraId="50B81CBB" w14:textId="77777777" w:rsidR="00C52B28" w:rsidRPr="00B668A5" w:rsidRDefault="00C52B28" w:rsidP="0082588F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585183649" w:displacedByCustomXml="next"/>
            </w:sdtContent>
          </w:sdt>
          <w:p w14:paraId="42330CD2" w14:textId="77777777" w:rsidR="00C52B28" w:rsidRPr="00B668A5" w:rsidRDefault="00C52B28" w:rsidP="0082588F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2637" w:type="dxa"/>
          </w:tcPr>
          <w:p w14:paraId="3B7FBACB" w14:textId="77777777" w:rsidR="00C52B28" w:rsidRPr="00B668A5" w:rsidRDefault="00C52B28" w:rsidP="0082588F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von </w:t>
            </w:r>
            <w:sdt>
              <w:sdtPr>
                <w:rPr>
                  <w:rFonts w:cs="Arial"/>
                </w:rPr>
                <w:id w:val="1828015949"/>
                <w:placeholder>
                  <w:docPart w:val="4E0F968142624AE7AAB9EAFE3A512D44"/>
                </w:placeholder>
                <w:showingPlcHdr/>
              </w:sdtPr>
              <w:sdtEndPr/>
              <w:sdtContent>
                <w:permStart w:id="232472683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232472683"/>
              </w:sdtContent>
            </w:sdt>
          </w:p>
          <w:p w14:paraId="2E2DC3CE" w14:textId="77777777" w:rsidR="00C52B28" w:rsidRPr="00B668A5" w:rsidRDefault="00C52B28" w:rsidP="0082588F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bis </w:t>
            </w:r>
            <w:sdt>
              <w:sdtPr>
                <w:rPr>
                  <w:rFonts w:cs="Arial"/>
                </w:rPr>
                <w:id w:val="2139143348"/>
                <w:placeholder>
                  <w:docPart w:val="EBEC5D49358F4E84BAB4ED4796CB0A01"/>
                </w:placeholder>
                <w:showingPlcHdr/>
              </w:sdtPr>
              <w:sdtEndPr/>
              <w:sdtContent>
                <w:permStart w:id="1427720959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1427720959"/>
              </w:sdtContent>
            </w:sdt>
          </w:p>
        </w:tc>
      </w:tr>
      <w:tr w:rsidR="00C52B28" w:rsidRPr="00B668A5" w14:paraId="51C8CB69" w14:textId="77777777" w:rsidTr="0082588F">
        <w:trPr>
          <w:trHeight w:val="38"/>
        </w:trPr>
        <w:tc>
          <w:tcPr>
            <w:tcW w:w="2160" w:type="dxa"/>
            <w:vMerge/>
          </w:tcPr>
          <w:p w14:paraId="7E495C82" w14:textId="77777777" w:rsidR="00C52B28" w:rsidRPr="00B668A5" w:rsidRDefault="00C52B28" w:rsidP="0082588F">
            <w:pPr>
              <w:spacing w:before="60"/>
              <w:rPr>
                <w:rFonts w:cs="Arial"/>
              </w:rPr>
            </w:pPr>
          </w:p>
        </w:tc>
        <w:tc>
          <w:tcPr>
            <w:tcW w:w="2976" w:type="dxa"/>
          </w:tcPr>
          <w:sdt>
            <w:sdtPr>
              <w:rPr>
                <w:rFonts w:cs="Arial"/>
              </w:rPr>
              <w:id w:val="-1453779171"/>
              <w:placeholder>
                <w:docPart w:val="55B48D8F90B04ADA923C43145A4B8568"/>
              </w:placeholder>
              <w:showingPlcHdr/>
            </w:sdtPr>
            <w:sdtEndPr/>
            <w:sdtContent>
              <w:permStart w:id="322393924" w:edGrp="everyone" w:displacedByCustomXml="prev"/>
              <w:p w14:paraId="5F6EEBFF" w14:textId="77777777" w:rsidR="00C52B28" w:rsidRPr="00B668A5" w:rsidRDefault="00C52B28" w:rsidP="0082588F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322393924" w:displacedByCustomXml="next"/>
            </w:sdtContent>
          </w:sdt>
          <w:p w14:paraId="3D6090BF" w14:textId="77777777" w:rsidR="00C52B28" w:rsidRPr="00B668A5" w:rsidRDefault="00C52B28" w:rsidP="0082588F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1701" w:type="dxa"/>
          </w:tcPr>
          <w:sdt>
            <w:sdtPr>
              <w:rPr>
                <w:rFonts w:cs="Arial"/>
              </w:rPr>
              <w:id w:val="-168334941"/>
              <w:placeholder>
                <w:docPart w:val="43640B71792E4FAFAF809152D7FF8281"/>
              </w:placeholder>
              <w:showingPlcHdr/>
            </w:sdtPr>
            <w:sdtEndPr/>
            <w:sdtContent>
              <w:permStart w:id="881811807" w:edGrp="everyone" w:displacedByCustomXml="prev"/>
              <w:p w14:paraId="3C9DB392" w14:textId="77777777" w:rsidR="00C52B28" w:rsidRPr="00B668A5" w:rsidRDefault="00C52B28" w:rsidP="0082588F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 xml:space="preserve">Klicken oder tippen Sie hier, um </w:t>
                </w:r>
                <w:r w:rsidRPr="00B668A5">
                  <w:rPr>
                    <w:rStyle w:val="Platzhaltertext"/>
                    <w:rFonts w:cs="Arial"/>
                  </w:rPr>
                  <w:lastRenderedPageBreak/>
                  <w:t>Text einzugeben.</w:t>
                </w:r>
              </w:p>
              <w:permEnd w:id="881811807" w:displacedByCustomXml="next"/>
            </w:sdtContent>
          </w:sdt>
          <w:p w14:paraId="08FECD1F" w14:textId="77777777" w:rsidR="00C52B28" w:rsidRPr="00B668A5" w:rsidRDefault="00C52B28" w:rsidP="0082588F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2637" w:type="dxa"/>
          </w:tcPr>
          <w:p w14:paraId="320FD303" w14:textId="77777777" w:rsidR="00C52B28" w:rsidRPr="00B668A5" w:rsidRDefault="00C52B28" w:rsidP="0082588F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lastRenderedPageBreak/>
              <w:t xml:space="preserve">von </w:t>
            </w:r>
            <w:sdt>
              <w:sdtPr>
                <w:rPr>
                  <w:rFonts w:cs="Arial"/>
                </w:rPr>
                <w:id w:val="-529644901"/>
                <w:placeholder>
                  <w:docPart w:val="FF446FECABA14303821FBF98304B26F1"/>
                </w:placeholder>
                <w:showingPlcHdr/>
              </w:sdtPr>
              <w:sdtEndPr/>
              <w:sdtContent>
                <w:permStart w:id="2145090925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2145090925"/>
              </w:sdtContent>
            </w:sdt>
          </w:p>
          <w:p w14:paraId="241EEF23" w14:textId="77777777" w:rsidR="00C52B28" w:rsidRPr="00B668A5" w:rsidRDefault="00C52B28" w:rsidP="0082588F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lastRenderedPageBreak/>
              <w:t xml:space="preserve">bis </w:t>
            </w:r>
            <w:sdt>
              <w:sdtPr>
                <w:rPr>
                  <w:rFonts w:cs="Arial"/>
                </w:rPr>
                <w:id w:val="2089421761"/>
                <w:placeholder>
                  <w:docPart w:val="9A2DA1A7F2554226999348903195B159"/>
                </w:placeholder>
                <w:showingPlcHdr/>
              </w:sdtPr>
              <w:sdtEndPr/>
              <w:sdtContent>
                <w:permStart w:id="1174882190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1174882190"/>
              </w:sdtContent>
            </w:sdt>
          </w:p>
        </w:tc>
      </w:tr>
      <w:tr w:rsidR="00C52B28" w:rsidRPr="00B668A5" w14:paraId="26D7A176" w14:textId="77777777" w:rsidTr="0082588F">
        <w:trPr>
          <w:trHeight w:val="38"/>
        </w:trPr>
        <w:tc>
          <w:tcPr>
            <w:tcW w:w="2160" w:type="dxa"/>
            <w:vMerge/>
          </w:tcPr>
          <w:p w14:paraId="1F304FBE" w14:textId="77777777" w:rsidR="00C52B28" w:rsidRPr="00B668A5" w:rsidRDefault="00C52B28" w:rsidP="0082588F">
            <w:pPr>
              <w:spacing w:before="60"/>
              <w:rPr>
                <w:rFonts w:cs="Arial"/>
              </w:rPr>
            </w:pPr>
          </w:p>
        </w:tc>
        <w:tc>
          <w:tcPr>
            <w:tcW w:w="2976" w:type="dxa"/>
          </w:tcPr>
          <w:sdt>
            <w:sdtPr>
              <w:rPr>
                <w:rFonts w:cs="Arial"/>
              </w:rPr>
              <w:id w:val="971256288"/>
              <w:placeholder>
                <w:docPart w:val="2942146897444C758263B071151C591C"/>
              </w:placeholder>
              <w:showingPlcHdr/>
            </w:sdtPr>
            <w:sdtEndPr/>
            <w:sdtContent>
              <w:permStart w:id="1118713010" w:edGrp="everyone" w:displacedByCustomXml="prev"/>
              <w:p w14:paraId="1B6FE246" w14:textId="77777777" w:rsidR="00C52B28" w:rsidRPr="00B668A5" w:rsidRDefault="00C52B28" w:rsidP="0082588F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1118713010" w:displacedByCustomXml="next"/>
            </w:sdtContent>
          </w:sdt>
          <w:p w14:paraId="2E485E63" w14:textId="77777777" w:rsidR="00C52B28" w:rsidRPr="00B668A5" w:rsidRDefault="00C52B28" w:rsidP="0082588F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1701" w:type="dxa"/>
          </w:tcPr>
          <w:sdt>
            <w:sdtPr>
              <w:rPr>
                <w:rFonts w:cs="Arial"/>
              </w:rPr>
              <w:id w:val="-1574879459"/>
              <w:placeholder>
                <w:docPart w:val="BD5F782129FB4ACA95E53D5026A7111E"/>
              </w:placeholder>
              <w:showingPlcHdr/>
            </w:sdtPr>
            <w:sdtEndPr/>
            <w:sdtContent>
              <w:permStart w:id="946363205" w:edGrp="everyone" w:displacedByCustomXml="prev"/>
              <w:p w14:paraId="2959D654" w14:textId="77777777" w:rsidR="00C52B28" w:rsidRPr="00B668A5" w:rsidRDefault="00C52B28" w:rsidP="0082588F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946363205" w:displacedByCustomXml="next"/>
            </w:sdtContent>
          </w:sdt>
          <w:p w14:paraId="76803099" w14:textId="77777777" w:rsidR="00C52B28" w:rsidRPr="00B668A5" w:rsidRDefault="00C52B28" w:rsidP="0082588F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2637" w:type="dxa"/>
          </w:tcPr>
          <w:p w14:paraId="2ED566DA" w14:textId="77777777" w:rsidR="00C52B28" w:rsidRPr="00B668A5" w:rsidRDefault="00C52B28" w:rsidP="0082588F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von </w:t>
            </w:r>
            <w:sdt>
              <w:sdtPr>
                <w:rPr>
                  <w:rFonts w:cs="Arial"/>
                </w:rPr>
                <w:id w:val="-1663463796"/>
                <w:placeholder>
                  <w:docPart w:val="40D2162738664503B693874521568F6A"/>
                </w:placeholder>
                <w:showingPlcHdr/>
              </w:sdtPr>
              <w:sdtEndPr/>
              <w:sdtContent>
                <w:permStart w:id="312749415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312749415"/>
              </w:sdtContent>
            </w:sdt>
          </w:p>
          <w:p w14:paraId="4BD78A0B" w14:textId="77777777" w:rsidR="00C52B28" w:rsidRPr="00B668A5" w:rsidRDefault="00C52B28" w:rsidP="0082588F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bis </w:t>
            </w:r>
            <w:sdt>
              <w:sdtPr>
                <w:rPr>
                  <w:rFonts w:cs="Arial"/>
                </w:rPr>
                <w:id w:val="-324205622"/>
                <w:placeholder>
                  <w:docPart w:val="DA6253D23846498AA6E35548F69A1083"/>
                </w:placeholder>
                <w:showingPlcHdr/>
              </w:sdtPr>
              <w:sdtEndPr/>
              <w:sdtContent>
                <w:permStart w:id="1432569332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1432569332"/>
              </w:sdtContent>
            </w:sdt>
          </w:p>
        </w:tc>
      </w:tr>
      <w:tr w:rsidR="00C52B28" w:rsidRPr="00B668A5" w14:paraId="7FC99F04" w14:textId="77777777" w:rsidTr="0082588F">
        <w:trPr>
          <w:trHeight w:val="38"/>
        </w:trPr>
        <w:tc>
          <w:tcPr>
            <w:tcW w:w="2160" w:type="dxa"/>
            <w:vMerge/>
          </w:tcPr>
          <w:p w14:paraId="395A0110" w14:textId="77777777" w:rsidR="00C52B28" w:rsidRPr="00B668A5" w:rsidRDefault="00C52B28" w:rsidP="0082588F">
            <w:pPr>
              <w:spacing w:before="60"/>
              <w:rPr>
                <w:rFonts w:cs="Arial"/>
              </w:rPr>
            </w:pPr>
          </w:p>
        </w:tc>
        <w:tc>
          <w:tcPr>
            <w:tcW w:w="2976" w:type="dxa"/>
          </w:tcPr>
          <w:sdt>
            <w:sdtPr>
              <w:rPr>
                <w:rFonts w:cs="Arial"/>
              </w:rPr>
              <w:id w:val="-1783641830"/>
              <w:placeholder>
                <w:docPart w:val="084BCC024F464C12A85EA22C5C7A893A"/>
              </w:placeholder>
              <w:showingPlcHdr/>
            </w:sdtPr>
            <w:sdtEndPr/>
            <w:sdtContent>
              <w:permStart w:id="1019939791" w:edGrp="everyone" w:displacedByCustomXml="prev"/>
              <w:p w14:paraId="4CE78A72" w14:textId="77777777" w:rsidR="00C52B28" w:rsidRPr="00B668A5" w:rsidRDefault="00C52B28" w:rsidP="0082588F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1019939791" w:displacedByCustomXml="next"/>
            </w:sdtContent>
          </w:sdt>
          <w:p w14:paraId="69B703C4" w14:textId="77777777" w:rsidR="00C52B28" w:rsidRPr="00B668A5" w:rsidRDefault="00C52B28" w:rsidP="0082588F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1701" w:type="dxa"/>
          </w:tcPr>
          <w:sdt>
            <w:sdtPr>
              <w:rPr>
                <w:rFonts w:cs="Arial"/>
              </w:rPr>
              <w:id w:val="1251936517"/>
              <w:placeholder>
                <w:docPart w:val="58A371554DB140C69F799CAE2BFF7056"/>
              </w:placeholder>
              <w:showingPlcHdr/>
            </w:sdtPr>
            <w:sdtEndPr/>
            <w:sdtContent>
              <w:permStart w:id="896271607" w:edGrp="everyone" w:displacedByCustomXml="prev"/>
              <w:p w14:paraId="2D185391" w14:textId="77777777" w:rsidR="00C52B28" w:rsidRPr="00B668A5" w:rsidRDefault="00C52B28" w:rsidP="0082588F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896271607" w:displacedByCustomXml="next"/>
            </w:sdtContent>
          </w:sdt>
          <w:p w14:paraId="194AA198" w14:textId="77777777" w:rsidR="00C52B28" w:rsidRPr="00B668A5" w:rsidRDefault="00C52B28" w:rsidP="0082588F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2637" w:type="dxa"/>
          </w:tcPr>
          <w:p w14:paraId="5F25F55F" w14:textId="77777777" w:rsidR="00C52B28" w:rsidRPr="00B668A5" w:rsidRDefault="00C52B28" w:rsidP="0082588F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von </w:t>
            </w:r>
            <w:sdt>
              <w:sdtPr>
                <w:rPr>
                  <w:rFonts w:cs="Arial"/>
                </w:rPr>
                <w:id w:val="1611700158"/>
                <w:placeholder>
                  <w:docPart w:val="5FC468C5DFE5421296F1D0C26DB00250"/>
                </w:placeholder>
                <w:showingPlcHdr/>
              </w:sdtPr>
              <w:sdtEndPr/>
              <w:sdtContent>
                <w:permStart w:id="620376204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620376204"/>
              </w:sdtContent>
            </w:sdt>
          </w:p>
          <w:p w14:paraId="4E431D58" w14:textId="77777777" w:rsidR="00C52B28" w:rsidRPr="00B668A5" w:rsidRDefault="00C52B28" w:rsidP="0082588F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bis </w:t>
            </w:r>
            <w:sdt>
              <w:sdtPr>
                <w:rPr>
                  <w:rFonts w:cs="Arial"/>
                </w:rPr>
                <w:id w:val="-1505121041"/>
                <w:placeholder>
                  <w:docPart w:val="7108CE0F5965408FB4F438D8975BC75C"/>
                </w:placeholder>
                <w:showingPlcHdr/>
              </w:sdtPr>
              <w:sdtEndPr/>
              <w:sdtContent>
                <w:permStart w:id="2111388612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2111388612"/>
              </w:sdtContent>
            </w:sdt>
          </w:p>
        </w:tc>
      </w:tr>
      <w:tr w:rsidR="00C52B28" w:rsidRPr="00B668A5" w14:paraId="414714B7" w14:textId="77777777" w:rsidTr="0082588F">
        <w:trPr>
          <w:trHeight w:val="38"/>
        </w:trPr>
        <w:tc>
          <w:tcPr>
            <w:tcW w:w="2160" w:type="dxa"/>
            <w:vMerge/>
          </w:tcPr>
          <w:p w14:paraId="74E66BCA" w14:textId="77777777" w:rsidR="00C52B28" w:rsidRPr="00B668A5" w:rsidRDefault="00C52B28" w:rsidP="0082588F">
            <w:pPr>
              <w:spacing w:before="60"/>
              <w:rPr>
                <w:rFonts w:cs="Arial"/>
              </w:rPr>
            </w:pPr>
          </w:p>
        </w:tc>
        <w:tc>
          <w:tcPr>
            <w:tcW w:w="2976" w:type="dxa"/>
          </w:tcPr>
          <w:sdt>
            <w:sdtPr>
              <w:rPr>
                <w:rFonts w:cs="Arial"/>
              </w:rPr>
              <w:id w:val="-1620914447"/>
              <w:placeholder>
                <w:docPart w:val="9718B77A9B274F36A56B8461C06E1E72"/>
              </w:placeholder>
              <w:showingPlcHdr/>
            </w:sdtPr>
            <w:sdtEndPr/>
            <w:sdtContent>
              <w:permStart w:id="1426804769" w:edGrp="everyone" w:displacedByCustomXml="prev"/>
              <w:p w14:paraId="46C210A7" w14:textId="77777777" w:rsidR="00C52B28" w:rsidRPr="00B668A5" w:rsidRDefault="00C52B28" w:rsidP="0082588F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1426804769" w:displacedByCustomXml="next"/>
            </w:sdtContent>
          </w:sdt>
          <w:p w14:paraId="1E05C2A4" w14:textId="77777777" w:rsidR="00C52B28" w:rsidRPr="00B668A5" w:rsidRDefault="00C52B28" w:rsidP="0082588F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1701" w:type="dxa"/>
          </w:tcPr>
          <w:sdt>
            <w:sdtPr>
              <w:rPr>
                <w:rFonts w:cs="Arial"/>
              </w:rPr>
              <w:id w:val="1264802800"/>
              <w:placeholder>
                <w:docPart w:val="2E9F2A1EE6494E38B3B7F83F260BBA10"/>
              </w:placeholder>
              <w:showingPlcHdr/>
            </w:sdtPr>
            <w:sdtEndPr/>
            <w:sdtContent>
              <w:permStart w:id="389365851" w:edGrp="everyone" w:displacedByCustomXml="prev"/>
              <w:p w14:paraId="5E08DD9A" w14:textId="77777777" w:rsidR="00C52B28" w:rsidRPr="00B668A5" w:rsidRDefault="00C52B28" w:rsidP="0082588F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389365851" w:displacedByCustomXml="next"/>
            </w:sdtContent>
          </w:sdt>
          <w:p w14:paraId="152A367D" w14:textId="77777777" w:rsidR="00C52B28" w:rsidRPr="00B668A5" w:rsidRDefault="00C52B28" w:rsidP="0082588F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2637" w:type="dxa"/>
          </w:tcPr>
          <w:p w14:paraId="0F790F36" w14:textId="77777777" w:rsidR="00C52B28" w:rsidRPr="00B668A5" w:rsidRDefault="00C52B28" w:rsidP="0082588F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von </w:t>
            </w:r>
            <w:sdt>
              <w:sdtPr>
                <w:rPr>
                  <w:rFonts w:cs="Arial"/>
                </w:rPr>
                <w:id w:val="1346832068"/>
                <w:placeholder>
                  <w:docPart w:val="9B1E745E4DC24D198745553E9A08DDF5"/>
                </w:placeholder>
                <w:showingPlcHdr/>
              </w:sdtPr>
              <w:sdtEndPr/>
              <w:sdtContent>
                <w:permStart w:id="586027499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586027499"/>
              </w:sdtContent>
            </w:sdt>
          </w:p>
          <w:p w14:paraId="32494E21" w14:textId="77777777" w:rsidR="00C52B28" w:rsidRPr="00B668A5" w:rsidRDefault="00C52B28" w:rsidP="0082588F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bis </w:t>
            </w:r>
            <w:sdt>
              <w:sdtPr>
                <w:rPr>
                  <w:rFonts w:cs="Arial"/>
                </w:rPr>
                <w:id w:val="-851798091"/>
                <w:placeholder>
                  <w:docPart w:val="3B4CC4BFDFCE485EBE34AB26A0E5CDD5"/>
                </w:placeholder>
                <w:showingPlcHdr/>
              </w:sdtPr>
              <w:sdtEndPr/>
              <w:sdtContent>
                <w:permStart w:id="965620473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965620473"/>
              </w:sdtContent>
            </w:sdt>
          </w:p>
        </w:tc>
      </w:tr>
    </w:tbl>
    <w:p w14:paraId="5EF28A51" w14:textId="77777777" w:rsidR="00C52B28" w:rsidRPr="00B668A5" w:rsidRDefault="00C52B28" w:rsidP="00C52B28">
      <w:pPr>
        <w:rPr>
          <w:rFonts w:cs="Arial"/>
        </w:rPr>
      </w:pPr>
    </w:p>
    <w:p w14:paraId="19B13D77" w14:textId="77777777" w:rsidR="00C52B28" w:rsidRDefault="00C52B28" w:rsidP="00C52B28">
      <w:pPr>
        <w:pStyle w:val="GleissTextformat"/>
        <w:jc w:val="left"/>
        <w:rPr>
          <w:rFonts w:ascii="Arial" w:hAnsi="Arial" w:cs="Arial"/>
          <w:b/>
          <w:i/>
          <w:sz w:val="22"/>
          <w:szCs w:val="22"/>
        </w:rPr>
      </w:pPr>
      <w:r w:rsidRPr="00B668A5">
        <w:rPr>
          <w:rFonts w:ascii="Arial" w:hAnsi="Arial" w:cs="Arial"/>
          <w:b/>
          <w:i/>
          <w:sz w:val="22"/>
          <w:szCs w:val="22"/>
        </w:rPr>
        <w:t>Dieses Formblatt kann bei Bedarf vervielfältigt werden.</w:t>
      </w:r>
    </w:p>
    <w:p w14:paraId="3F8FB142" w14:textId="77777777" w:rsidR="00C52B28" w:rsidRPr="00390FBA" w:rsidRDefault="00AB14BB" w:rsidP="00C52B28">
      <w:pPr>
        <w:ind w:right="1701"/>
        <w:rPr>
          <w:rFonts w:asciiTheme="majorHAnsi" w:eastAsiaTheme="majorEastAsia" w:hAnsiTheme="majorHAnsi" w:cstheme="majorBidi"/>
          <w:b/>
          <w:color w:val="243F60" w:themeColor="accent1" w:themeShade="7F"/>
        </w:rPr>
      </w:pPr>
      <w:sdt>
        <w:sdtPr>
          <w:id w:val="1197358128"/>
          <w:placeholder>
            <w:docPart w:val="EEAFD7A73BB443FF9679CCFADACB36A4"/>
          </w:placeholder>
          <w:showingPlcHdr/>
        </w:sdtPr>
        <w:sdtEndPr/>
        <w:sdtContent>
          <w:permStart w:id="564086258" w:edGrp="everyone"/>
          <w:r w:rsidR="00C52B28" w:rsidRPr="00776AD1">
            <w:rPr>
              <w:color w:val="808080"/>
              <w:u w:val="single"/>
            </w:rPr>
            <w:t>Klicken oder tippen Sie hier, um Text einzugeben.</w:t>
          </w:r>
          <w:permEnd w:id="564086258"/>
        </w:sdtContent>
      </w:sdt>
      <w:r w:rsidR="00C52B28" w:rsidRPr="00390FBA">
        <w:rPr>
          <w:rFonts w:eastAsiaTheme="majorEastAsia" w:cs="Arial"/>
          <w:b/>
          <w:sz w:val="16"/>
        </w:rPr>
        <w:t xml:space="preserve"> </w:t>
      </w:r>
      <w:r w:rsidR="00C52B28">
        <w:rPr>
          <w:rFonts w:eastAsiaTheme="majorEastAsia" w:cs="Arial"/>
          <w:b/>
          <w:sz w:val="16"/>
        </w:rPr>
        <w:br/>
      </w:r>
      <w:r w:rsidR="00C52B28" w:rsidRPr="00390FBA">
        <w:rPr>
          <w:rFonts w:eastAsiaTheme="majorEastAsia" w:cs="Arial"/>
          <w:b/>
          <w:sz w:val="16"/>
        </w:rPr>
        <w:t>Ort und Datum</w:t>
      </w:r>
      <w:r w:rsidR="00C52B28" w:rsidRPr="00390FBA">
        <w:rPr>
          <w:rFonts w:asciiTheme="majorHAnsi" w:eastAsiaTheme="majorEastAsia" w:hAnsiTheme="majorHAnsi" w:cstheme="majorBidi"/>
          <w:b/>
          <w:color w:val="243F60" w:themeColor="accent1" w:themeShade="7F"/>
        </w:rPr>
        <w:tab/>
      </w:r>
      <w:r w:rsidR="00C52B28" w:rsidRPr="00390FBA">
        <w:rPr>
          <w:rFonts w:asciiTheme="majorHAnsi" w:eastAsiaTheme="majorEastAsia" w:hAnsiTheme="majorHAnsi" w:cstheme="majorBidi"/>
          <w:b/>
          <w:color w:val="243F60" w:themeColor="accent1" w:themeShade="7F"/>
        </w:rPr>
        <w:tab/>
      </w:r>
      <w:r w:rsidR="00C52B28" w:rsidRPr="00390FBA">
        <w:rPr>
          <w:rFonts w:asciiTheme="majorHAnsi" w:eastAsiaTheme="majorEastAsia" w:hAnsiTheme="majorHAnsi" w:cstheme="majorBidi"/>
          <w:b/>
          <w:color w:val="243F60" w:themeColor="accent1" w:themeShade="7F"/>
        </w:rPr>
        <w:tab/>
      </w:r>
      <w:r w:rsidR="00C52B28" w:rsidRPr="00390FBA">
        <w:rPr>
          <w:rFonts w:asciiTheme="majorHAnsi" w:eastAsiaTheme="majorEastAsia" w:hAnsiTheme="majorHAnsi" w:cstheme="majorBidi"/>
          <w:b/>
          <w:color w:val="243F60" w:themeColor="accent1" w:themeShade="7F"/>
        </w:rPr>
        <w:tab/>
      </w:r>
      <w:r w:rsidR="00C52B28" w:rsidRPr="00390FBA">
        <w:rPr>
          <w:rFonts w:asciiTheme="majorHAnsi" w:eastAsiaTheme="majorEastAsia" w:hAnsiTheme="majorHAnsi" w:cstheme="majorBidi"/>
          <w:b/>
          <w:color w:val="243F60" w:themeColor="accent1" w:themeShade="7F"/>
        </w:rPr>
        <w:tab/>
      </w:r>
      <w:r w:rsidR="00C52B28" w:rsidRPr="00390FBA">
        <w:rPr>
          <w:rFonts w:asciiTheme="majorHAnsi" w:eastAsiaTheme="majorEastAsia" w:hAnsiTheme="majorHAnsi" w:cstheme="majorBidi"/>
          <w:b/>
          <w:color w:val="243F60" w:themeColor="accent1" w:themeShade="7F"/>
        </w:rPr>
        <w:tab/>
      </w:r>
    </w:p>
    <w:p w14:paraId="068FFF35" w14:textId="77777777" w:rsidR="00C52B28" w:rsidRPr="003A5532" w:rsidRDefault="00C52B28" w:rsidP="00C52B28">
      <w:pPr>
        <w:ind w:right="1701"/>
      </w:pPr>
    </w:p>
    <w:p w14:paraId="5D3E39A4" w14:textId="77777777" w:rsidR="00C52B28" w:rsidRDefault="00AB14BB" w:rsidP="00C52B28">
      <w:pPr>
        <w:ind w:right="1701"/>
      </w:pPr>
      <w:sdt>
        <w:sdtPr>
          <w:id w:val="1640528504"/>
          <w:placeholder>
            <w:docPart w:val="DD4FEABAAAF049DC93004C65D121C1C8"/>
          </w:placeholder>
          <w:showingPlcHdr/>
        </w:sdtPr>
        <w:sdtEndPr/>
        <w:sdtContent>
          <w:permStart w:id="623051272" w:edGrp="everyone"/>
          <w:r w:rsidR="00C52B28" w:rsidRPr="00776AD1">
            <w:rPr>
              <w:color w:val="808080"/>
              <w:u w:val="single"/>
            </w:rPr>
            <w:t>Klicken oder tippen Sie hier, um Text einzugeben.</w:t>
          </w:r>
          <w:permEnd w:id="623051272"/>
        </w:sdtContent>
      </w:sdt>
    </w:p>
    <w:p w14:paraId="37363AEB" w14:textId="77777777" w:rsidR="00C52B28" w:rsidRPr="00390FBA" w:rsidRDefault="00C52B28" w:rsidP="00C52B28">
      <w:pPr>
        <w:ind w:right="1701"/>
        <w:rPr>
          <w:rFonts w:eastAsiaTheme="majorEastAsia" w:cs="Arial"/>
          <w:b/>
          <w:sz w:val="16"/>
        </w:rPr>
      </w:pPr>
      <w:r>
        <w:rPr>
          <w:rFonts w:eastAsiaTheme="majorEastAsia" w:cs="Arial"/>
          <w:b/>
          <w:sz w:val="16"/>
        </w:rPr>
        <w:t>N</w:t>
      </w:r>
      <w:r w:rsidRPr="00390FBA">
        <w:rPr>
          <w:rFonts w:eastAsiaTheme="majorEastAsia" w:cs="Arial"/>
          <w:b/>
          <w:sz w:val="16"/>
        </w:rPr>
        <w:t>ame des Unternehmens</w:t>
      </w:r>
    </w:p>
    <w:p w14:paraId="367F2A41" w14:textId="77777777" w:rsidR="00C52B28" w:rsidRPr="00390FBA" w:rsidRDefault="00C52B28" w:rsidP="00C52B28">
      <w:pPr>
        <w:ind w:right="1701"/>
      </w:pPr>
    </w:p>
    <w:sdt>
      <w:sdtPr>
        <w:id w:val="-1614893033"/>
        <w:placeholder>
          <w:docPart w:val="91DD7E14329B40DBA804E7E02995D353"/>
        </w:placeholder>
        <w:showingPlcHdr/>
      </w:sdtPr>
      <w:sdtEndPr/>
      <w:sdtContent>
        <w:permStart w:id="918707340" w:edGrp="everyone" w:displacedByCustomXml="prev"/>
        <w:p w14:paraId="4784D422" w14:textId="77777777" w:rsidR="00C52B28" w:rsidRPr="00390FBA" w:rsidRDefault="00C52B28" w:rsidP="00C52B28">
          <w:pPr>
            <w:ind w:right="1701"/>
          </w:pPr>
          <w:r w:rsidRPr="00776AD1">
            <w:rPr>
              <w:color w:val="808080"/>
              <w:u w:val="single"/>
            </w:rPr>
            <w:t>Klicken oder tippen Sie hier, um Text einzugeben.</w:t>
          </w:r>
        </w:p>
        <w:permEnd w:id="918707340" w:displacedByCustomXml="next"/>
      </w:sdtContent>
    </w:sdt>
    <w:p w14:paraId="4DCAF1FE" w14:textId="77777777" w:rsidR="00C52B28" w:rsidRDefault="00C52B28" w:rsidP="00C52B28">
      <w:pPr>
        <w:ind w:right="1701"/>
        <w:rPr>
          <w:b/>
          <w:sz w:val="16"/>
          <w:szCs w:val="16"/>
        </w:rPr>
      </w:pPr>
      <w:r w:rsidRPr="00390FBA">
        <w:rPr>
          <w:b/>
          <w:sz w:val="16"/>
          <w:szCs w:val="16"/>
        </w:rPr>
        <w:t>Name des Unterzeichne</w:t>
      </w:r>
      <w:r>
        <w:rPr>
          <w:b/>
          <w:sz w:val="16"/>
          <w:szCs w:val="16"/>
        </w:rPr>
        <w:t>nden</w:t>
      </w:r>
      <w:r w:rsidRPr="00390FBA">
        <w:rPr>
          <w:b/>
          <w:sz w:val="16"/>
          <w:szCs w:val="16"/>
        </w:rPr>
        <w:t xml:space="preserve"> oder Name der vertretungsberechtigten natürlichen Person</w:t>
      </w:r>
    </w:p>
    <w:p w14:paraId="7DB28EB6" w14:textId="77777777" w:rsidR="00C52B28" w:rsidRPr="00C41907" w:rsidRDefault="00C52B28" w:rsidP="00C52B28">
      <w:pPr>
        <w:pStyle w:val="GleissTextformat"/>
        <w:jc w:val="left"/>
        <w:rPr>
          <w:rFonts w:ascii="Arial" w:hAnsi="Arial" w:cs="Arial"/>
          <w:bCs/>
          <w:iCs/>
          <w:sz w:val="22"/>
          <w:szCs w:val="22"/>
        </w:rPr>
      </w:pPr>
    </w:p>
    <w:p w14:paraId="76A7C07E" w14:textId="0E8C307B" w:rsidR="005A3E3F" w:rsidRPr="00DB45BD" w:rsidRDefault="005A3E3F" w:rsidP="00DB45BD">
      <w:pPr>
        <w:pStyle w:val="berschrift1"/>
        <w:rPr>
          <w:lang w:val="de-DE"/>
        </w:rPr>
      </w:pPr>
      <w:bookmarkStart w:id="3" w:name="_Toc232756901"/>
      <w:r w:rsidRPr="00DB45BD">
        <w:rPr>
          <w:lang w:val="de-DE"/>
        </w:rPr>
        <w:t>Stellvertretende Projektleiterin/Stellvertretender Projektleiter Nr. 2</w:t>
      </w:r>
      <w:bookmarkEnd w:id="3"/>
    </w:p>
    <w:tbl>
      <w:tblPr>
        <w:tblW w:w="947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60"/>
        <w:gridCol w:w="2976"/>
        <w:gridCol w:w="1701"/>
        <w:gridCol w:w="2637"/>
      </w:tblGrid>
      <w:tr w:rsidR="005A3E3F" w:rsidRPr="00B668A5" w14:paraId="22F2C295" w14:textId="77777777" w:rsidTr="003C195B">
        <w:trPr>
          <w:trHeight w:val="527"/>
        </w:trPr>
        <w:tc>
          <w:tcPr>
            <w:tcW w:w="2160" w:type="dxa"/>
            <w:tcBorders>
              <w:top w:val="single" w:sz="4" w:space="0" w:color="auto"/>
            </w:tcBorders>
          </w:tcPr>
          <w:p w14:paraId="1C90A700" w14:textId="77777777" w:rsidR="005A3E3F" w:rsidRPr="00B668A5" w:rsidRDefault="005A3E3F" w:rsidP="003C195B">
            <w:pPr>
              <w:spacing w:before="60"/>
              <w:rPr>
                <w:rFonts w:cs="Arial"/>
              </w:rPr>
            </w:pPr>
            <w:r w:rsidRPr="00B668A5">
              <w:rPr>
                <w:rFonts w:cs="Arial"/>
              </w:rPr>
              <w:t xml:space="preserve">Vor- und Nachname </w:t>
            </w:r>
            <w:r w:rsidRPr="00B668A5">
              <w:rPr>
                <w:rFonts w:cs="Arial"/>
              </w:rPr>
              <w:br/>
            </w:r>
            <w:r w:rsidRPr="00E0283E">
              <w:rPr>
                <w:rFonts w:cs="Arial"/>
              </w:rPr>
              <w:t>Stellvertretende Projektleiterin/Stellvertretender Projektleiter</w:t>
            </w:r>
          </w:p>
        </w:tc>
        <w:tc>
          <w:tcPr>
            <w:tcW w:w="7314" w:type="dxa"/>
            <w:gridSpan w:val="3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cs="Arial"/>
              </w:rPr>
              <w:id w:val="-1177422542"/>
              <w:placeholder>
                <w:docPart w:val="C98551C3FE9B43808B0C8C52E915642B"/>
              </w:placeholder>
              <w:showingPlcHdr/>
            </w:sdtPr>
            <w:sdtEndPr/>
            <w:sdtContent>
              <w:permStart w:id="1336501483" w:edGrp="everyone" w:displacedByCustomXml="prev"/>
              <w:p w14:paraId="74635CF9" w14:textId="77777777" w:rsidR="005A3E3F" w:rsidRPr="00B668A5" w:rsidRDefault="005A3E3F" w:rsidP="003C195B">
                <w:pPr>
                  <w:spacing w:before="60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1336501483" w:displacedByCustomXml="next"/>
            </w:sdtContent>
          </w:sdt>
        </w:tc>
      </w:tr>
      <w:tr w:rsidR="005A3E3F" w:rsidRPr="00B668A5" w14:paraId="034F0DD0" w14:textId="77777777" w:rsidTr="003C195B">
        <w:trPr>
          <w:trHeight w:val="38"/>
        </w:trPr>
        <w:tc>
          <w:tcPr>
            <w:tcW w:w="2160" w:type="dxa"/>
            <w:vMerge w:val="restart"/>
          </w:tcPr>
          <w:p w14:paraId="561F8700" w14:textId="77777777" w:rsidR="005A3E3F" w:rsidRPr="00B668A5" w:rsidRDefault="005A3E3F" w:rsidP="003C195B">
            <w:pPr>
              <w:spacing w:before="60"/>
              <w:rPr>
                <w:rFonts w:cs="Arial"/>
              </w:rPr>
            </w:pPr>
            <w:r w:rsidRPr="00B668A5">
              <w:rPr>
                <w:rFonts w:cs="Arial"/>
              </w:rPr>
              <w:t>Berufserfahrung</w:t>
            </w:r>
          </w:p>
        </w:tc>
        <w:tc>
          <w:tcPr>
            <w:tcW w:w="2976" w:type="dxa"/>
          </w:tcPr>
          <w:p w14:paraId="128ADFAC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>Unternehmen</w:t>
            </w:r>
          </w:p>
        </w:tc>
        <w:tc>
          <w:tcPr>
            <w:tcW w:w="1701" w:type="dxa"/>
          </w:tcPr>
          <w:p w14:paraId="74B386B3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>Position</w:t>
            </w:r>
          </w:p>
        </w:tc>
        <w:tc>
          <w:tcPr>
            <w:tcW w:w="2637" w:type="dxa"/>
          </w:tcPr>
          <w:p w14:paraId="26436A3B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>beschäftigt von […] bis […]</w:t>
            </w:r>
          </w:p>
        </w:tc>
      </w:tr>
      <w:tr w:rsidR="005A3E3F" w:rsidRPr="00B668A5" w14:paraId="5A14D757" w14:textId="77777777" w:rsidTr="003C195B">
        <w:trPr>
          <w:trHeight w:val="38"/>
        </w:trPr>
        <w:tc>
          <w:tcPr>
            <w:tcW w:w="2160" w:type="dxa"/>
            <w:vMerge/>
          </w:tcPr>
          <w:p w14:paraId="0AD196C5" w14:textId="77777777" w:rsidR="005A3E3F" w:rsidRPr="00B668A5" w:rsidRDefault="005A3E3F" w:rsidP="003C195B">
            <w:pPr>
              <w:spacing w:before="60"/>
              <w:rPr>
                <w:rFonts w:cs="Arial"/>
              </w:rPr>
            </w:pPr>
          </w:p>
        </w:tc>
        <w:tc>
          <w:tcPr>
            <w:tcW w:w="2976" w:type="dxa"/>
          </w:tcPr>
          <w:sdt>
            <w:sdtPr>
              <w:rPr>
                <w:rFonts w:cs="Arial"/>
              </w:rPr>
              <w:id w:val="-341235357"/>
              <w:placeholder>
                <w:docPart w:val="78715BE6DC1449DD991744B511FB7719"/>
              </w:placeholder>
              <w:showingPlcHdr/>
            </w:sdtPr>
            <w:sdtEndPr/>
            <w:sdtContent>
              <w:permStart w:id="1966621863" w:edGrp="everyone" w:displacedByCustomXml="prev"/>
              <w:p w14:paraId="2591AB82" w14:textId="77777777" w:rsidR="005A3E3F" w:rsidRPr="00B668A5" w:rsidRDefault="005A3E3F" w:rsidP="003C195B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1966621863" w:displacedByCustomXml="next"/>
            </w:sdtContent>
          </w:sdt>
          <w:p w14:paraId="606D5D93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1701" w:type="dxa"/>
          </w:tcPr>
          <w:sdt>
            <w:sdtPr>
              <w:rPr>
                <w:rFonts w:cs="Arial"/>
              </w:rPr>
              <w:id w:val="439797024"/>
              <w:placeholder>
                <w:docPart w:val="1BA6E767E6484A9EB0DB4816F7B0F85C"/>
              </w:placeholder>
              <w:showingPlcHdr/>
            </w:sdtPr>
            <w:sdtEndPr/>
            <w:sdtContent>
              <w:permStart w:id="644098217" w:edGrp="everyone" w:displacedByCustomXml="prev"/>
              <w:p w14:paraId="5EABCCAB" w14:textId="77777777" w:rsidR="005A3E3F" w:rsidRPr="00B668A5" w:rsidRDefault="005A3E3F" w:rsidP="003C195B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644098217" w:displacedByCustomXml="next"/>
            </w:sdtContent>
          </w:sdt>
          <w:p w14:paraId="7FD7B2CE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2637" w:type="dxa"/>
          </w:tcPr>
          <w:p w14:paraId="10F37E40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von </w:t>
            </w:r>
            <w:sdt>
              <w:sdtPr>
                <w:rPr>
                  <w:rFonts w:cs="Arial"/>
                </w:rPr>
                <w:id w:val="-1142270329"/>
                <w:placeholder>
                  <w:docPart w:val="F5FC668466834B15A602AE7071E0D60E"/>
                </w:placeholder>
                <w:showingPlcHdr/>
              </w:sdtPr>
              <w:sdtEndPr/>
              <w:sdtContent>
                <w:permStart w:id="1398540226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1398540226"/>
              </w:sdtContent>
            </w:sdt>
          </w:p>
          <w:p w14:paraId="683F2900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bis </w:t>
            </w:r>
            <w:sdt>
              <w:sdtPr>
                <w:rPr>
                  <w:rFonts w:cs="Arial"/>
                </w:rPr>
                <w:id w:val="-1116753101"/>
                <w:placeholder>
                  <w:docPart w:val="FF1739D6B5EA40F99479859950D28684"/>
                </w:placeholder>
                <w:showingPlcHdr/>
              </w:sdtPr>
              <w:sdtEndPr/>
              <w:sdtContent>
                <w:permStart w:id="1248670614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1248670614"/>
              </w:sdtContent>
            </w:sdt>
          </w:p>
        </w:tc>
      </w:tr>
      <w:tr w:rsidR="005A3E3F" w:rsidRPr="00B668A5" w14:paraId="1684B988" w14:textId="77777777" w:rsidTr="003C195B">
        <w:trPr>
          <w:trHeight w:val="38"/>
        </w:trPr>
        <w:tc>
          <w:tcPr>
            <w:tcW w:w="2160" w:type="dxa"/>
            <w:vMerge/>
          </w:tcPr>
          <w:p w14:paraId="6C96057C" w14:textId="77777777" w:rsidR="005A3E3F" w:rsidRPr="00B668A5" w:rsidRDefault="005A3E3F" w:rsidP="003C195B">
            <w:pPr>
              <w:spacing w:before="60"/>
              <w:rPr>
                <w:rFonts w:cs="Arial"/>
              </w:rPr>
            </w:pPr>
          </w:p>
        </w:tc>
        <w:tc>
          <w:tcPr>
            <w:tcW w:w="2976" w:type="dxa"/>
          </w:tcPr>
          <w:sdt>
            <w:sdtPr>
              <w:rPr>
                <w:rFonts w:cs="Arial"/>
              </w:rPr>
              <w:id w:val="324173363"/>
              <w:placeholder>
                <w:docPart w:val="7F422E5DA8AE466EA402B20C23CDB4D7"/>
              </w:placeholder>
              <w:showingPlcHdr/>
            </w:sdtPr>
            <w:sdtEndPr/>
            <w:sdtContent>
              <w:permStart w:id="937131985" w:edGrp="everyone" w:displacedByCustomXml="prev"/>
              <w:p w14:paraId="525D60EE" w14:textId="77777777" w:rsidR="005A3E3F" w:rsidRPr="00B668A5" w:rsidRDefault="005A3E3F" w:rsidP="003C195B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937131985" w:displacedByCustomXml="next"/>
            </w:sdtContent>
          </w:sdt>
          <w:p w14:paraId="635C601A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1701" w:type="dxa"/>
          </w:tcPr>
          <w:sdt>
            <w:sdtPr>
              <w:rPr>
                <w:rFonts w:cs="Arial"/>
              </w:rPr>
              <w:id w:val="-769543009"/>
              <w:placeholder>
                <w:docPart w:val="653229F5B1394AF2B342A5E6D8C43E04"/>
              </w:placeholder>
              <w:showingPlcHdr/>
            </w:sdtPr>
            <w:sdtEndPr/>
            <w:sdtContent>
              <w:permStart w:id="154207425" w:edGrp="everyone" w:displacedByCustomXml="prev"/>
              <w:p w14:paraId="69DFB6E2" w14:textId="77777777" w:rsidR="005A3E3F" w:rsidRPr="00B668A5" w:rsidRDefault="005A3E3F" w:rsidP="003C195B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154207425" w:displacedByCustomXml="next"/>
            </w:sdtContent>
          </w:sdt>
          <w:p w14:paraId="4677FC74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2637" w:type="dxa"/>
          </w:tcPr>
          <w:p w14:paraId="041CCDC1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von </w:t>
            </w:r>
            <w:sdt>
              <w:sdtPr>
                <w:rPr>
                  <w:rFonts w:cs="Arial"/>
                </w:rPr>
                <w:id w:val="-1538116252"/>
                <w:placeholder>
                  <w:docPart w:val="3729F75BC3A647139D636C05CA9C9672"/>
                </w:placeholder>
                <w:showingPlcHdr/>
              </w:sdtPr>
              <w:sdtEndPr/>
              <w:sdtContent>
                <w:permStart w:id="1298877983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1298877983"/>
              </w:sdtContent>
            </w:sdt>
          </w:p>
          <w:p w14:paraId="600E0FE5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bis </w:t>
            </w:r>
            <w:sdt>
              <w:sdtPr>
                <w:rPr>
                  <w:rFonts w:cs="Arial"/>
                </w:rPr>
                <w:id w:val="-1639026848"/>
                <w:placeholder>
                  <w:docPart w:val="713B8A1D47884788960380558EB957B3"/>
                </w:placeholder>
                <w:showingPlcHdr/>
              </w:sdtPr>
              <w:sdtEndPr/>
              <w:sdtContent>
                <w:permStart w:id="2057194563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2057194563"/>
              </w:sdtContent>
            </w:sdt>
          </w:p>
        </w:tc>
      </w:tr>
      <w:tr w:rsidR="005A3E3F" w:rsidRPr="00B668A5" w14:paraId="52BE5742" w14:textId="77777777" w:rsidTr="003C195B">
        <w:trPr>
          <w:trHeight w:val="38"/>
        </w:trPr>
        <w:tc>
          <w:tcPr>
            <w:tcW w:w="2160" w:type="dxa"/>
            <w:vMerge/>
          </w:tcPr>
          <w:p w14:paraId="7CCE5B1D" w14:textId="77777777" w:rsidR="005A3E3F" w:rsidRPr="00B668A5" w:rsidRDefault="005A3E3F" w:rsidP="003C195B">
            <w:pPr>
              <w:spacing w:before="60"/>
              <w:rPr>
                <w:rFonts w:cs="Arial"/>
              </w:rPr>
            </w:pPr>
          </w:p>
        </w:tc>
        <w:tc>
          <w:tcPr>
            <w:tcW w:w="2976" w:type="dxa"/>
          </w:tcPr>
          <w:sdt>
            <w:sdtPr>
              <w:rPr>
                <w:rFonts w:cs="Arial"/>
              </w:rPr>
              <w:id w:val="390846199"/>
              <w:placeholder>
                <w:docPart w:val="410E6B2EFF1B4D49A3FC141EC9B749F0"/>
              </w:placeholder>
              <w:showingPlcHdr/>
            </w:sdtPr>
            <w:sdtEndPr/>
            <w:sdtContent>
              <w:permStart w:id="1669747226" w:edGrp="everyone" w:displacedByCustomXml="prev"/>
              <w:p w14:paraId="138A5708" w14:textId="77777777" w:rsidR="005A3E3F" w:rsidRPr="00B668A5" w:rsidRDefault="005A3E3F" w:rsidP="003C195B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1669747226" w:displacedByCustomXml="next"/>
            </w:sdtContent>
          </w:sdt>
          <w:p w14:paraId="3D398C2C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1701" w:type="dxa"/>
          </w:tcPr>
          <w:sdt>
            <w:sdtPr>
              <w:rPr>
                <w:rFonts w:cs="Arial"/>
              </w:rPr>
              <w:id w:val="1005863872"/>
              <w:placeholder>
                <w:docPart w:val="817E9A44595D4DD39929DB8708B7D23C"/>
              </w:placeholder>
              <w:showingPlcHdr/>
            </w:sdtPr>
            <w:sdtEndPr/>
            <w:sdtContent>
              <w:permStart w:id="1804298536" w:edGrp="everyone" w:displacedByCustomXml="prev"/>
              <w:p w14:paraId="63C34BA6" w14:textId="77777777" w:rsidR="005A3E3F" w:rsidRPr="00B668A5" w:rsidRDefault="005A3E3F" w:rsidP="003C195B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1804298536" w:displacedByCustomXml="next"/>
            </w:sdtContent>
          </w:sdt>
          <w:p w14:paraId="563A0D13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2637" w:type="dxa"/>
          </w:tcPr>
          <w:p w14:paraId="0C146FB7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von </w:t>
            </w:r>
            <w:sdt>
              <w:sdtPr>
                <w:rPr>
                  <w:rFonts w:cs="Arial"/>
                </w:rPr>
                <w:id w:val="2010246882"/>
                <w:placeholder>
                  <w:docPart w:val="7ED8D9C063E944DE9B14AA4BE6DA3DE8"/>
                </w:placeholder>
                <w:showingPlcHdr/>
              </w:sdtPr>
              <w:sdtEndPr/>
              <w:sdtContent>
                <w:permStart w:id="83889766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83889766"/>
              </w:sdtContent>
            </w:sdt>
          </w:p>
          <w:p w14:paraId="070E82D8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bis </w:t>
            </w:r>
            <w:sdt>
              <w:sdtPr>
                <w:rPr>
                  <w:rFonts w:cs="Arial"/>
                </w:rPr>
                <w:id w:val="-1069646877"/>
                <w:placeholder>
                  <w:docPart w:val="B0A6A217906840D5A4DAFD14DBC2F527"/>
                </w:placeholder>
                <w:showingPlcHdr/>
              </w:sdtPr>
              <w:sdtEndPr/>
              <w:sdtContent>
                <w:permStart w:id="1950907022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1950907022"/>
              </w:sdtContent>
            </w:sdt>
          </w:p>
        </w:tc>
      </w:tr>
      <w:tr w:rsidR="005A3E3F" w:rsidRPr="00B668A5" w14:paraId="5A2E1F65" w14:textId="77777777" w:rsidTr="003C195B">
        <w:trPr>
          <w:trHeight w:val="38"/>
        </w:trPr>
        <w:tc>
          <w:tcPr>
            <w:tcW w:w="2160" w:type="dxa"/>
            <w:vMerge/>
          </w:tcPr>
          <w:p w14:paraId="6B26610E" w14:textId="77777777" w:rsidR="005A3E3F" w:rsidRPr="00B668A5" w:rsidRDefault="005A3E3F" w:rsidP="003C195B">
            <w:pPr>
              <w:spacing w:before="60"/>
              <w:rPr>
                <w:rFonts w:cs="Arial"/>
              </w:rPr>
            </w:pPr>
          </w:p>
        </w:tc>
        <w:tc>
          <w:tcPr>
            <w:tcW w:w="2976" w:type="dxa"/>
          </w:tcPr>
          <w:sdt>
            <w:sdtPr>
              <w:rPr>
                <w:rFonts w:cs="Arial"/>
              </w:rPr>
              <w:id w:val="196589862"/>
              <w:placeholder>
                <w:docPart w:val="3E6A39CC927546C987DB443F981D9066"/>
              </w:placeholder>
              <w:showingPlcHdr/>
            </w:sdtPr>
            <w:sdtEndPr/>
            <w:sdtContent>
              <w:permStart w:id="1547450700" w:edGrp="everyone" w:displacedByCustomXml="prev"/>
              <w:p w14:paraId="3A664D5F" w14:textId="77777777" w:rsidR="005A3E3F" w:rsidRPr="00B668A5" w:rsidRDefault="005A3E3F" w:rsidP="003C195B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1547450700" w:displacedByCustomXml="next"/>
            </w:sdtContent>
          </w:sdt>
          <w:p w14:paraId="01B315F3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1701" w:type="dxa"/>
          </w:tcPr>
          <w:sdt>
            <w:sdtPr>
              <w:rPr>
                <w:rFonts w:cs="Arial"/>
              </w:rPr>
              <w:id w:val="976882550"/>
              <w:placeholder>
                <w:docPart w:val="564D4ACC9ECE4F7281406195EAE274C4"/>
              </w:placeholder>
              <w:showingPlcHdr/>
            </w:sdtPr>
            <w:sdtEndPr/>
            <w:sdtContent>
              <w:permStart w:id="303375332" w:edGrp="everyone" w:displacedByCustomXml="prev"/>
              <w:p w14:paraId="4E5DB5FC" w14:textId="77777777" w:rsidR="005A3E3F" w:rsidRPr="00B668A5" w:rsidRDefault="005A3E3F" w:rsidP="003C195B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303375332" w:displacedByCustomXml="next"/>
            </w:sdtContent>
          </w:sdt>
          <w:p w14:paraId="7C1B72EA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2637" w:type="dxa"/>
          </w:tcPr>
          <w:p w14:paraId="44148134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von </w:t>
            </w:r>
            <w:sdt>
              <w:sdtPr>
                <w:rPr>
                  <w:rFonts w:cs="Arial"/>
                </w:rPr>
                <w:id w:val="65160519"/>
                <w:placeholder>
                  <w:docPart w:val="72A2F18DA937434EB2A471ABAD01A6E5"/>
                </w:placeholder>
                <w:showingPlcHdr/>
              </w:sdtPr>
              <w:sdtEndPr/>
              <w:sdtContent>
                <w:permStart w:id="1721529067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1721529067"/>
              </w:sdtContent>
            </w:sdt>
          </w:p>
          <w:p w14:paraId="61AD8E04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bis </w:t>
            </w:r>
            <w:sdt>
              <w:sdtPr>
                <w:rPr>
                  <w:rFonts w:cs="Arial"/>
                </w:rPr>
                <w:id w:val="238597366"/>
                <w:placeholder>
                  <w:docPart w:val="45E8891FE97F430F8EECCCA0F03917C7"/>
                </w:placeholder>
                <w:showingPlcHdr/>
              </w:sdtPr>
              <w:sdtEndPr/>
              <w:sdtContent>
                <w:permStart w:id="658778825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658778825"/>
              </w:sdtContent>
            </w:sdt>
          </w:p>
        </w:tc>
      </w:tr>
      <w:tr w:rsidR="005A3E3F" w:rsidRPr="00B668A5" w14:paraId="5FF5B2F3" w14:textId="77777777" w:rsidTr="003C195B">
        <w:trPr>
          <w:trHeight w:val="38"/>
        </w:trPr>
        <w:tc>
          <w:tcPr>
            <w:tcW w:w="2160" w:type="dxa"/>
            <w:vMerge/>
          </w:tcPr>
          <w:p w14:paraId="36774DC5" w14:textId="77777777" w:rsidR="005A3E3F" w:rsidRPr="00B668A5" w:rsidRDefault="005A3E3F" w:rsidP="003C195B">
            <w:pPr>
              <w:spacing w:before="60"/>
              <w:rPr>
                <w:rFonts w:cs="Arial"/>
              </w:rPr>
            </w:pPr>
          </w:p>
        </w:tc>
        <w:tc>
          <w:tcPr>
            <w:tcW w:w="2976" w:type="dxa"/>
          </w:tcPr>
          <w:sdt>
            <w:sdtPr>
              <w:rPr>
                <w:rFonts w:cs="Arial"/>
              </w:rPr>
              <w:id w:val="-1790812923"/>
              <w:placeholder>
                <w:docPart w:val="13311630C12640B895F14E34BC1E1107"/>
              </w:placeholder>
              <w:showingPlcHdr/>
            </w:sdtPr>
            <w:sdtEndPr/>
            <w:sdtContent>
              <w:permStart w:id="1649352898" w:edGrp="everyone" w:displacedByCustomXml="prev"/>
              <w:p w14:paraId="19EF3D82" w14:textId="77777777" w:rsidR="005A3E3F" w:rsidRPr="00B668A5" w:rsidRDefault="005A3E3F" w:rsidP="003C195B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1649352898" w:displacedByCustomXml="next"/>
            </w:sdtContent>
          </w:sdt>
          <w:p w14:paraId="0A176DE2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1701" w:type="dxa"/>
          </w:tcPr>
          <w:sdt>
            <w:sdtPr>
              <w:rPr>
                <w:rFonts w:cs="Arial"/>
              </w:rPr>
              <w:id w:val="-603881021"/>
              <w:placeholder>
                <w:docPart w:val="6E10384900384725BBE923916116E838"/>
              </w:placeholder>
              <w:showingPlcHdr/>
            </w:sdtPr>
            <w:sdtEndPr/>
            <w:sdtContent>
              <w:permStart w:id="1565602824" w:edGrp="everyone" w:displacedByCustomXml="prev"/>
              <w:p w14:paraId="3FDF3FC8" w14:textId="77777777" w:rsidR="005A3E3F" w:rsidRPr="00B668A5" w:rsidRDefault="005A3E3F" w:rsidP="003C195B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1565602824" w:displacedByCustomXml="next"/>
            </w:sdtContent>
          </w:sdt>
          <w:p w14:paraId="729EBCD6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2637" w:type="dxa"/>
          </w:tcPr>
          <w:p w14:paraId="4EBF4E22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von </w:t>
            </w:r>
            <w:sdt>
              <w:sdtPr>
                <w:rPr>
                  <w:rFonts w:cs="Arial"/>
                </w:rPr>
                <w:id w:val="1844742122"/>
                <w:placeholder>
                  <w:docPart w:val="3E3CCBEBEEF74475BF38694C1296EB0D"/>
                </w:placeholder>
                <w:showingPlcHdr/>
              </w:sdtPr>
              <w:sdtEndPr/>
              <w:sdtContent>
                <w:permStart w:id="68103130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68103130"/>
              </w:sdtContent>
            </w:sdt>
          </w:p>
          <w:p w14:paraId="1C2559E0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bis </w:t>
            </w:r>
            <w:sdt>
              <w:sdtPr>
                <w:rPr>
                  <w:rFonts w:cs="Arial"/>
                </w:rPr>
                <w:id w:val="2135060293"/>
                <w:placeholder>
                  <w:docPart w:val="2A0597D8E20E41328C6D9EA17873BA9B"/>
                </w:placeholder>
                <w:showingPlcHdr/>
              </w:sdtPr>
              <w:sdtEndPr/>
              <w:sdtContent>
                <w:permStart w:id="454121574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454121574"/>
              </w:sdtContent>
            </w:sdt>
          </w:p>
        </w:tc>
      </w:tr>
    </w:tbl>
    <w:p w14:paraId="6FDF068A" w14:textId="77777777" w:rsidR="005A3E3F" w:rsidRPr="00B668A5" w:rsidRDefault="005A3E3F" w:rsidP="005A3E3F">
      <w:pPr>
        <w:rPr>
          <w:rFonts w:cs="Arial"/>
        </w:rPr>
      </w:pPr>
    </w:p>
    <w:p w14:paraId="5A0ADC69" w14:textId="77777777" w:rsidR="005A3E3F" w:rsidRDefault="005A3E3F" w:rsidP="005A3E3F">
      <w:pPr>
        <w:pStyle w:val="GleissTextformat"/>
        <w:jc w:val="left"/>
        <w:rPr>
          <w:rFonts w:ascii="Arial" w:hAnsi="Arial" w:cs="Arial"/>
          <w:b/>
          <w:i/>
          <w:sz w:val="22"/>
          <w:szCs w:val="22"/>
        </w:rPr>
      </w:pPr>
      <w:r w:rsidRPr="00B668A5">
        <w:rPr>
          <w:rFonts w:ascii="Arial" w:hAnsi="Arial" w:cs="Arial"/>
          <w:b/>
          <w:i/>
          <w:sz w:val="22"/>
          <w:szCs w:val="22"/>
        </w:rPr>
        <w:t>Dieses Formblatt kann bei Bedarf vervielfältigt werden.</w:t>
      </w:r>
    </w:p>
    <w:p w14:paraId="6DB680C8" w14:textId="77777777" w:rsidR="005A3E3F" w:rsidRPr="00390FBA" w:rsidRDefault="00AB14BB" w:rsidP="005A3E3F">
      <w:pPr>
        <w:ind w:right="1701"/>
        <w:rPr>
          <w:rFonts w:asciiTheme="majorHAnsi" w:eastAsiaTheme="majorEastAsia" w:hAnsiTheme="majorHAnsi" w:cstheme="majorBidi"/>
          <w:b/>
          <w:color w:val="243F60" w:themeColor="accent1" w:themeShade="7F"/>
        </w:rPr>
      </w:pPr>
      <w:sdt>
        <w:sdtPr>
          <w:id w:val="375742289"/>
          <w:placeholder>
            <w:docPart w:val="68B4055F521144BEBAA83A44956D32BB"/>
          </w:placeholder>
          <w:showingPlcHdr/>
        </w:sdtPr>
        <w:sdtEndPr/>
        <w:sdtContent>
          <w:permStart w:id="437191670" w:edGrp="everyone"/>
          <w:r w:rsidR="005A3E3F" w:rsidRPr="00776AD1">
            <w:rPr>
              <w:color w:val="808080"/>
              <w:u w:val="single"/>
            </w:rPr>
            <w:t>Klicken oder tippen Sie hier, um Text einzugeben.</w:t>
          </w:r>
          <w:permEnd w:id="437191670"/>
        </w:sdtContent>
      </w:sdt>
      <w:r w:rsidR="005A3E3F" w:rsidRPr="00390FBA">
        <w:rPr>
          <w:rFonts w:eastAsiaTheme="majorEastAsia" w:cs="Arial"/>
          <w:b/>
          <w:sz w:val="16"/>
        </w:rPr>
        <w:t xml:space="preserve"> </w:t>
      </w:r>
      <w:r w:rsidR="005A3E3F">
        <w:rPr>
          <w:rFonts w:eastAsiaTheme="majorEastAsia" w:cs="Arial"/>
          <w:b/>
          <w:sz w:val="16"/>
        </w:rPr>
        <w:br/>
      </w:r>
      <w:r w:rsidR="005A3E3F" w:rsidRPr="00390FBA">
        <w:rPr>
          <w:rFonts w:eastAsiaTheme="majorEastAsia" w:cs="Arial"/>
          <w:b/>
          <w:sz w:val="16"/>
        </w:rPr>
        <w:t>Ort und Datum</w:t>
      </w:r>
      <w:r w:rsidR="005A3E3F" w:rsidRPr="00390FBA">
        <w:rPr>
          <w:rFonts w:asciiTheme="majorHAnsi" w:eastAsiaTheme="majorEastAsia" w:hAnsiTheme="majorHAnsi" w:cstheme="majorBidi"/>
          <w:b/>
          <w:color w:val="243F60" w:themeColor="accent1" w:themeShade="7F"/>
        </w:rPr>
        <w:tab/>
      </w:r>
      <w:r w:rsidR="005A3E3F" w:rsidRPr="00390FBA">
        <w:rPr>
          <w:rFonts w:asciiTheme="majorHAnsi" w:eastAsiaTheme="majorEastAsia" w:hAnsiTheme="majorHAnsi" w:cstheme="majorBidi"/>
          <w:b/>
          <w:color w:val="243F60" w:themeColor="accent1" w:themeShade="7F"/>
        </w:rPr>
        <w:tab/>
      </w:r>
      <w:r w:rsidR="005A3E3F" w:rsidRPr="00390FBA">
        <w:rPr>
          <w:rFonts w:asciiTheme="majorHAnsi" w:eastAsiaTheme="majorEastAsia" w:hAnsiTheme="majorHAnsi" w:cstheme="majorBidi"/>
          <w:b/>
          <w:color w:val="243F60" w:themeColor="accent1" w:themeShade="7F"/>
        </w:rPr>
        <w:tab/>
      </w:r>
      <w:r w:rsidR="005A3E3F" w:rsidRPr="00390FBA">
        <w:rPr>
          <w:rFonts w:asciiTheme="majorHAnsi" w:eastAsiaTheme="majorEastAsia" w:hAnsiTheme="majorHAnsi" w:cstheme="majorBidi"/>
          <w:b/>
          <w:color w:val="243F60" w:themeColor="accent1" w:themeShade="7F"/>
        </w:rPr>
        <w:tab/>
      </w:r>
      <w:r w:rsidR="005A3E3F" w:rsidRPr="00390FBA">
        <w:rPr>
          <w:rFonts w:asciiTheme="majorHAnsi" w:eastAsiaTheme="majorEastAsia" w:hAnsiTheme="majorHAnsi" w:cstheme="majorBidi"/>
          <w:b/>
          <w:color w:val="243F60" w:themeColor="accent1" w:themeShade="7F"/>
        </w:rPr>
        <w:tab/>
      </w:r>
      <w:r w:rsidR="005A3E3F" w:rsidRPr="00390FBA">
        <w:rPr>
          <w:rFonts w:asciiTheme="majorHAnsi" w:eastAsiaTheme="majorEastAsia" w:hAnsiTheme="majorHAnsi" w:cstheme="majorBidi"/>
          <w:b/>
          <w:color w:val="243F60" w:themeColor="accent1" w:themeShade="7F"/>
        </w:rPr>
        <w:tab/>
      </w:r>
    </w:p>
    <w:p w14:paraId="0D77744B" w14:textId="77777777" w:rsidR="005A3E3F" w:rsidRPr="003A5532" w:rsidRDefault="005A3E3F" w:rsidP="005A3E3F">
      <w:pPr>
        <w:ind w:right="1701"/>
      </w:pPr>
    </w:p>
    <w:p w14:paraId="3AB509A2" w14:textId="77777777" w:rsidR="005A3E3F" w:rsidRDefault="00AB14BB" w:rsidP="005A3E3F">
      <w:pPr>
        <w:ind w:right="1701"/>
      </w:pPr>
      <w:sdt>
        <w:sdtPr>
          <w:id w:val="-224922325"/>
          <w:placeholder>
            <w:docPart w:val="55FD412585554D4E8034236FBD451B5D"/>
          </w:placeholder>
          <w:showingPlcHdr/>
        </w:sdtPr>
        <w:sdtEndPr/>
        <w:sdtContent>
          <w:permStart w:id="426533120" w:edGrp="everyone"/>
          <w:r w:rsidR="005A3E3F" w:rsidRPr="00776AD1">
            <w:rPr>
              <w:color w:val="808080"/>
              <w:u w:val="single"/>
            </w:rPr>
            <w:t>Klicken oder tippen Sie hier, um Text einzugeben.</w:t>
          </w:r>
          <w:permEnd w:id="426533120"/>
        </w:sdtContent>
      </w:sdt>
    </w:p>
    <w:p w14:paraId="4E3F6205" w14:textId="77777777" w:rsidR="005A3E3F" w:rsidRPr="00390FBA" w:rsidRDefault="005A3E3F" w:rsidP="005A3E3F">
      <w:pPr>
        <w:ind w:right="1701"/>
        <w:rPr>
          <w:rFonts w:eastAsiaTheme="majorEastAsia" w:cs="Arial"/>
          <w:b/>
          <w:sz w:val="16"/>
        </w:rPr>
      </w:pPr>
      <w:r>
        <w:rPr>
          <w:rFonts w:eastAsiaTheme="majorEastAsia" w:cs="Arial"/>
          <w:b/>
          <w:sz w:val="16"/>
        </w:rPr>
        <w:t>N</w:t>
      </w:r>
      <w:r w:rsidRPr="00390FBA">
        <w:rPr>
          <w:rFonts w:eastAsiaTheme="majorEastAsia" w:cs="Arial"/>
          <w:b/>
          <w:sz w:val="16"/>
        </w:rPr>
        <w:t>ame des Unternehmens</w:t>
      </w:r>
    </w:p>
    <w:p w14:paraId="70A02F4F" w14:textId="77777777" w:rsidR="005A3E3F" w:rsidRPr="00390FBA" w:rsidRDefault="005A3E3F" w:rsidP="005A3E3F">
      <w:pPr>
        <w:ind w:right="1701"/>
      </w:pPr>
    </w:p>
    <w:sdt>
      <w:sdtPr>
        <w:id w:val="-206172683"/>
        <w:placeholder>
          <w:docPart w:val="17E02626D4EC460C9CA90DB57B8AF85E"/>
        </w:placeholder>
        <w:showingPlcHdr/>
      </w:sdtPr>
      <w:sdtEndPr/>
      <w:sdtContent>
        <w:permStart w:id="1121611407" w:edGrp="everyone" w:displacedByCustomXml="prev"/>
        <w:p w14:paraId="4C43CD34" w14:textId="77777777" w:rsidR="005A3E3F" w:rsidRPr="00390FBA" w:rsidRDefault="005A3E3F" w:rsidP="005A3E3F">
          <w:pPr>
            <w:ind w:right="1701"/>
          </w:pPr>
          <w:r w:rsidRPr="00776AD1">
            <w:rPr>
              <w:color w:val="808080"/>
              <w:u w:val="single"/>
            </w:rPr>
            <w:t>Klicken oder tippen Sie hier, um Text einzugeben.</w:t>
          </w:r>
        </w:p>
        <w:permEnd w:id="1121611407" w:displacedByCustomXml="next"/>
      </w:sdtContent>
    </w:sdt>
    <w:p w14:paraId="6024261F" w14:textId="77777777" w:rsidR="005A3E3F" w:rsidRDefault="005A3E3F" w:rsidP="005A3E3F">
      <w:pPr>
        <w:ind w:right="1701"/>
        <w:rPr>
          <w:b/>
          <w:sz w:val="16"/>
          <w:szCs w:val="16"/>
        </w:rPr>
      </w:pPr>
      <w:r w:rsidRPr="00390FBA">
        <w:rPr>
          <w:b/>
          <w:sz w:val="16"/>
          <w:szCs w:val="16"/>
        </w:rPr>
        <w:t>Name des Unterzeichne</w:t>
      </w:r>
      <w:r>
        <w:rPr>
          <w:b/>
          <w:sz w:val="16"/>
          <w:szCs w:val="16"/>
        </w:rPr>
        <w:t>nden</w:t>
      </w:r>
      <w:r w:rsidRPr="00390FBA">
        <w:rPr>
          <w:b/>
          <w:sz w:val="16"/>
          <w:szCs w:val="16"/>
        </w:rPr>
        <w:t xml:space="preserve"> oder Name der vertretungsberechtigten natürlichen Person</w:t>
      </w:r>
    </w:p>
    <w:p w14:paraId="65D7521E" w14:textId="77777777" w:rsidR="005A3E3F" w:rsidRPr="00C41907" w:rsidRDefault="005A3E3F" w:rsidP="005A3E3F">
      <w:pPr>
        <w:pStyle w:val="GleissTextformat"/>
        <w:jc w:val="left"/>
        <w:rPr>
          <w:rFonts w:ascii="Arial" w:hAnsi="Arial" w:cs="Arial"/>
          <w:bCs/>
          <w:iCs/>
          <w:sz w:val="22"/>
          <w:szCs w:val="22"/>
        </w:rPr>
      </w:pPr>
    </w:p>
    <w:p w14:paraId="71C85840" w14:textId="77777777" w:rsidR="00C52B28" w:rsidRDefault="00C52B28" w:rsidP="00982987">
      <w:pPr>
        <w:pStyle w:val="GleissTextformat"/>
        <w:jc w:val="left"/>
        <w:rPr>
          <w:rFonts w:ascii="Arial" w:hAnsi="Arial" w:cs="Arial"/>
          <w:bCs/>
          <w:iCs/>
          <w:sz w:val="22"/>
          <w:szCs w:val="22"/>
        </w:rPr>
      </w:pPr>
    </w:p>
    <w:p w14:paraId="64870FA7" w14:textId="06F008DE" w:rsidR="00982987" w:rsidRPr="00DB45BD" w:rsidRDefault="00982987" w:rsidP="00DB45BD">
      <w:pPr>
        <w:pStyle w:val="berschrift1"/>
        <w:numPr>
          <w:ilvl w:val="0"/>
          <w:numId w:val="38"/>
        </w:numPr>
      </w:pPr>
      <w:bookmarkStart w:id="4" w:name="_Toc232756902"/>
      <w:proofErr w:type="spellStart"/>
      <w:r w:rsidRPr="00DB45BD">
        <w:t>Datenanalystin</w:t>
      </w:r>
      <w:proofErr w:type="spellEnd"/>
      <w:r w:rsidRPr="00DB45BD">
        <w:t xml:space="preserve"> / </w:t>
      </w:r>
      <w:proofErr w:type="spellStart"/>
      <w:r w:rsidRPr="00DB45BD">
        <w:t>Datenanalyst</w:t>
      </w:r>
      <w:proofErr w:type="spellEnd"/>
      <w:r w:rsidR="005A3E3F" w:rsidRPr="00DB45BD">
        <w:t xml:space="preserve"> Nr. 1</w:t>
      </w:r>
      <w:bookmarkEnd w:id="4"/>
    </w:p>
    <w:tbl>
      <w:tblPr>
        <w:tblW w:w="947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60"/>
        <w:gridCol w:w="2976"/>
        <w:gridCol w:w="681"/>
        <w:gridCol w:w="1020"/>
        <w:gridCol w:w="2637"/>
      </w:tblGrid>
      <w:tr w:rsidR="00982987" w:rsidRPr="00B668A5" w14:paraId="41E9DC81" w14:textId="77777777" w:rsidTr="00934526">
        <w:trPr>
          <w:trHeight w:val="527"/>
        </w:trPr>
        <w:tc>
          <w:tcPr>
            <w:tcW w:w="2160" w:type="dxa"/>
            <w:tcBorders>
              <w:top w:val="single" w:sz="4" w:space="0" w:color="auto"/>
            </w:tcBorders>
          </w:tcPr>
          <w:p w14:paraId="2C706FE8" w14:textId="77777777" w:rsidR="00982987" w:rsidRPr="00B668A5" w:rsidRDefault="00982987" w:rsidP="00934526">
            <w:pPr>
              <w:spacing w:before="60"/>
              <w:rPr>
                <w:rFonts w:cs="Arial"/>
              </w:rPr>
            </w:pPr>
            <w:r w:rsidRPr="00B668A5">
              <w:rPr>
                <w:rFonts w:cs="Arial"/>
              </w:rPr>
              <w:t xml:space="preserve">Vor- und Nachname </w:t>
            </w:r>
            <w:r w:rsidRPr="00B668A5">
              <w:rPr>
                <w:rFonts w:cs="Arial"/>
              </w:rPr>
              <w:br/>
              <w:t>Datenanalystin/</w:t>
            </w:r>
            <w:r w:rsidRPr="00B668A5">
              <w:rPr>
                <w:rFonts w:cs="Arial"/>
              </w:rPr>
              <w:br/>
              <w:t>Datenanalyst</w:t>
            </w:r>
          </w:p>
        </w:tc>
        <w:tc>
          <w:tcPr>
            <w:tcW w:w="7314" w:type="dxa"/>
            <w:gridSpan w:val="4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cs="Arial"/>
              </w:rPr>
              <w:id w:val="1519129843"/>
              <w:placeholder>
                <w:docPart w:val="679EB0704BF041AC858A9022AC26BEC7"/>
              </w:placeholder>
              <w:showingPlcHdr/>
            </w:sdtPr>
            <w:sdtEndPr/>
            <w:sdtContent>
              <w:permStart w:id="1544299904" w:edGrp="everyone" w:displacedByCustomXml="prev"/>
              <w:p w14:paraId="7081E2E2" w14:textId="77777777" w:rsidR="00982987" w:rsidRPr="00B668A5" w:rsidRDefault="00982987" w:rsidP="00934526">
                <w:pPr>
                  <w:spacing w:before="60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1544299904" w:displacedByCustomXml="next"/>
            </w:sdtContent>
          </w:sdt>
        </w:tc>
      </w:tr>
      <w:tr w:rsidR="00982987" w:rsidRPr="00B668A5" w14:paraId="5C2126ED" w14:textId="77777777" w:rsidTr="00934526">
        <w:trPr>
          <w:trHeight w:val="38"/>
        </w:trPr>
        <w:tc>
          <w:tcPr>
            <w:tcW w:w="2160" w:type="dxa"/>
            <w:vMerge w:val="restart"/>
          </w:tcPr>
          <w:p w14:paraId="43BD29FD" w14:textId="77777777" w:rsidR="00982987" w:rsidRPr="00B668A5" w:rsidRDefault="00982987" w:rsidP="00934526">
            <w:pPr>
              <w:spacing w:before="60"/>
              <w:rPr>
                <w:rFonts w:cs="Arial"/>
              </w:rPr>
            </w:pPr>
            <w:r w:rsidRPr="00B668A5">
              <w:rPr>
                <w:rFonts w:cs="Arial"/>
              </w:rPr>
              <w:t>Berufserfahrung</w:t>
            </w:r>
          </w:p>
        </w:tc>
        <w:tc>
          <w:tcPr>
            <w:tcW w:w="2976" w:type="dxa"/>
          </w:tcPr>
          <w:p w14:paraId="4B00A2AE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>Unternehmen</w:t>
            </w:r>
          </w:p>
        </w:tc>
        <w:tc>
          <w:tcPr>
            <w:tcW w:w="1701" w:type="dxa"/>
            <w:gridSpan w:val="2"/>
          </w:tcPr>
          <w:p w14:paraId="726DC9E5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>Position</w:t>
            </w:r>
          </w:p>
        </w:tc>
        <w:tc>
          <w:tcPr>
            <w:tcW w:w="2637" w:type="dxa"/>
          </w:tcPr>
          <w:p w14:paraId="78E74A7A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>beschäftigt von […] bis […]</w:t>
            </w:r>
          </w:p>
        </w:tc>
      </w:tr>
      <w:tr w:rsidR="00982987" w:rsidRPr="00B668A5" w14:paraId="27CEAF24" w14:textId="77777777" w:rsidTr="00934526">
        <w:trPr>
          <w:trHeight w:val="38"/>
        </w:trPr>
        <w:tc>
          <w:tcPr>
            <w:tcW w:w="2160" w:type="dxa"/>
            <w:vMerge/>
          </w:tcPr>
          <w:p w14:paraId="7EDF2EA1" w14:textId="77777777" w:rsidR="00982987" w:rsidRPr="00B668A5" w:rsidRDefault="00982987" w:rsidP="00934526">
            <w:pPr>
              <w:spacing w:before="60"/>
              <w:rPr>
                <w:rFonts w:cs="Arial"/>
              </w:rPr>
            </w:pPr>
          </w:p>
        </w:tc>
        <w:tc>
          <w:tcPr>
            <w:tcW w:w="2976" w:type="dxa"/>
          </w:tcPr>
          <w:sdt>
            <w:sdtPr>
              <w:rPr>
                <w:rFonts w:cs="Arial"/>
              </w:rPr>
              <w:id w:val="-236168076"/>
              <w:placeholder>
                <w:docPart w:val="B580E1999E464284B2A2379A27BB20CF"/>
              </w:placeholder>
              <w:showingPlcHdr/>
            </w:sdtPr>
            <w:sdtEndPr/>
            <w:sdtContent>
              <w:permStart w:id="1114968830" w:edGrp="everyone" w:displacedByCustomXml="prev"/>
              <w:p w14:paraId="530CE334" w14:textId="77777777" w:rsidR="00982987" w:rsidRPr="00B668A5" w:rsidRDefault="00982987" w:rsidP="00934526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1114968830" w:displacedByCustomXml="next"/>
            </w:sdtContent>
          </w:sdt>
          <w:p w14:paraId="30752087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1701" w:type="dxa"/>
            <w:gridSpan w:val="2"/>
          </w:tcPr>
          <w:sdt>
            <w:sdtPr>
              <w:rPr>
                <w:rFonts w:cs="Arial"/>
              </w:rPr>
              <w:id w:val="886997298"/>
              <w:placeholder>
                <w:docPart w:val="76ED495D54BD4D748DE6D1CFB9CBE14C"/>
              </w:placeholder>
              <w:showingPlcHdr/>
            </w:sdtPr>
            <w:sdtEndPr/>
            <w:sdtContent>
              <w:permStart w:id="513750370" w:edGrp="everyone" w:displacedByCustomXml="prev"/>
              <w:p w14:paraId="186D9E55" w14:textId="77777777" w:rsidR="00982987" w:rsidRPr="00B668A5" w:rsidRDefault="00982987" w:rsidP="00934526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513750370" w:displacedByCustomXml="next"/>
            </w:sdtContent>
          </w:sdt>
          <w:p w14:paraId="405FDAB3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2637" w:type="dxa"/>
          </w:tcPr>
          <w:p w14:paraId="3855EB3B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von </w:t>
            </w:r>
            <w:sdt>
              <w:sdtPr>
                <w:rPr>
                  <w:rFonts w:cs="Arial"/>
                </w:rPr>
                <w:id w:val="-901365986"/>
                <w:placeholder>
                  <w:docPart w:val="20C4D5B0CE794054BDA01C7C093B9FD8"/>
                </w:placeholder>
                <w:showingPlcHdr/>
              </w:sdtPr>
              <w:sdtEndPr/>
              <w:sdtContent>
                <w:permStart w:id="1308453479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1308453479"/>
              </w:sdtContent>
            </w:sdt>
          </w:p>
          <w:p w14:paraId="532E06FB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bis </w:t>
            </w:r>
            <w:sdt>
              <w:sdtPr>
                <w:rPr>
                  <w:rFonts w:cs="Arial"/>
                </w:rPr>
                <w:id w:val="-1307783844"/>
                <w:placeholder>
                  <w:docPart w:val="D7E912174F6A4365884801DAFB2A975E"/>
                </w:placeholder>
                <w:showingPlcHdr/>
              </w:sdtPr>
              <w:sdtEndPr/>
              <w:sdtContent>
                <w:permStart w:id="1150954630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1150954630"/>
              </w:sdtContent>
            </w:sdt>
          </w:p>
        </w:tc>
      </w:tr>
      <w:tr w:rsidR="00982987" w:rsidRPr="00B668A5" w14:paraId="329735CC" w14:textId="77777777" w:rsidTr="00934526">
        <w:trPr>
          <w:trHeight w:val="38"/>
        </w:trPr>
        <w:tc>
          <w:tcPr>
            <w:tcW w:w="2160" w:type="dxa"/>
            <w:vMerge/>
          </w:tcPr>
          <w:p w14:paraId="3F21B765" w14:textId="77777777" w:rsidR="00982987" w:rsidRPr="00B668A5" w:rsidRDefault="00982987" w:rsidP="00934526">
            <w:pPr>
              <w:spacing w:before="60"/>
              <w:rPr>
                <w:rFonts w:cs="Arial"/>
              </w:rPr>
            </w:pPr>
          </w:p>
        </w:tc>
        <w:tc>
          <w:tcPr>
            <w:tcW w:w="2976" w:type="dxa"/>
          </w:tcPr>
          <w:sdt>
            <w:sdtPr>
              <w:rPr>
                <w:rFonts w:cs="Arial"/>
              </w:rPr>
              <w:id w:val="-1752422239"/>
              <w:placeholder>
                <w:docPart w:val="95FB0B35EF144C97B30530876A9A334E"/>
              </w:placeholder>
              <w:showingPlcHdr/>
            </w:sdtPr>
            <w:sdtEndPr/>
            <w:sdtContent>
              <w:permStart w:id="609623222" w:edGrp="everyone" w:displacedByCustomXml="prev"/>
              <w:p w14:paraId="0B8563D4" w14:textId="77777777" w:rsidR="00982987" w:rsidRPr="00B668A5" w:rsidRDefault="00982987" w:rsidP="00934526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609623222" w:displacedByCustomXml="next"/>
            </w:sdtContent>
          </w:sdt>
          <w:p w14:paraId="17537018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1701" w:type="dxa"/>
            <w:gridSpan w:val="2"/>
          </w:tcPr>
          <w:sdt>
            <w:sdtPr>
              <w:rPr>
                <w:rFonts w:cs="Arial"/>
              </w:rPr>
              <w:id w:val="-186600422"/>
              <w:placeholder>
                <w:docPart w:val="9182BB613E3A40139BC4FD4156D569A7"/>
              </w:placeholder>
              <w:showingPlcHdr/>
            </w:sdtPr>
            <w:sdtEndPr/>
            <w:sdtContent>
              <w:permStart w:id="2068916703" w:edGrp="everyone" w:displacedByCustomXml="prev"/>
              <w:p w14:paraId="77000568" w14:textId="77777777" w:rsidR="00982987" w:rsidRPr="00B668A5" w:rsidRDefault="00982987" w:rsidP="00934526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2068916703" w:displacedByCustomXml="next"/>
            </w:sdtContent>
          </w:sdt>
          <w:p w14:paraId="56DC6BEE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2637" w:type="dxa"/>
          </w:tcPr>
          <w:p w14:paraId="61255AC2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von </w:t>
            </w:r>
            <w:sdt>
              <w:sdtPr>
                <w:rPr>
                  <w:rFonts w:cs="Arial"/>
                </w:rPr>
                <w:id w:val="-1411778610"/>
                <w:placeholder>
                  <w:docPart w:val="94A73A9FD4384780A5B51E9619577502"/>
                </w:placeholder>
                <w:showingPlcHdr/>
              </w:sdtPr>
              <w:sdtEndPr/>
              <w:sdtContent>
                <w:permStart w:id="246028683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246028683"/>
              </w:sdtContent>
            </w:sdt>
          </w:p>
          <w:p w14:paraId="7117A163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bis </w:t>
            </w:r>
            <w:sdt>
              <w:sdtPr>
                <w:rPr>
                  <w:rFonts w:cs="Arial"/>
                </w:rPr>
                <w:id w:val="74633190"/>
                <w:placeholder>
                  <w:docPart w:val="5C5865D0C7DF4CB49A1FD9874D30CCA6"/>
                </w:placeholder>
                <w:showingPlcHdr/>
              </w:sdtPr>
              <w:sdtEndPr/>
              <w:sdtContent>
                <w:permStart w:id="756365176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756365176"/>
              </w:sdtContent>
            </w:sdt>
          </w:p>
        </w:tc>
      </w:tr>
      <w:tr w:rsidR="00982987" w:rsidRPr="00B668A5" w14:paraId="208A4CDD" w14:textId="77777777" w:rsidTr="00934526">
        <w:trPr>
          <w:trHeight w:val="38"/>
        </w:trPr>
        <w:tc>
          <w:tcPr>
            <w:tcW w:w="2160" w:type="dxa"/>
            <w:vMerge/>
          </w:tcPr>
          <w:p w14:paraId="6DF79D10" w14:textId="77777777" w:rsidR="00982987" w:rsidRPr="00B668A5" w:rsidRDefault="00982987" w:rsidP="00934526">
            <w:pPr>
              <w:spacing w:before="60"/>
              <w:rPr>
                <w:rFonts w:cs="Arial"/>
              </w:rPr>
            </w:pPr>
          </w:p>
        </w:tc>
        <w:tc>
          <w:tcPr>
            <w:tcW w:w="2976" w:type="dxa"/>
          </w:tcPr>
          <w:sdt>
            <w:sdtPr>
              <w:rPr>
                <w:rFonts w:cs="Arial"/>
              </w:rPr>
              <w:id w:val="220729377"/>
              <w:placeholder>
                <w:docPart w:val="C1F4E4B4719046A08FEDCC13243A890D"/>
              </w:placeholder>
              <w:showingPlcHdr/>
            </w:sdtPr>
            <w:sdtEndPr/>
            <w:sdtContent>
              <w:permStart w:id="873939469" w:edGrp="everyone" w:displacedByCustomXml="prev"/>
              <w:p w14:paraId="4F51535E" w14:textId="77777777" w:rsidR="00982987" w:rsidRPr="00B668A5" w:rsidRDefault="00982987" w:rsidP="00934526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873939469" w:displacedByCustomXml="next"/>
            </w:sdtContent>
          </w:sdt>
          <w:p w14:paraId="7DF80DFE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1701" w:type="dxa"/>
            <w:gridSpan w:val="2"/>
          </w:tcPr>
          <w:sdt>
            <w:sdtPr>
              <w:rPr>
                <w:rFonts w:cs="Arial"/>
              </w:rPr>
              <w:id w:val="-91014741"/>
              <w:placeholder>
                <w:docPart w:val="C95645D9574D4E3890997191060BA188"/>
              </w:placeholder>
              <w:showingPlcHdr/>
            </w:sdtPr>
            <w:sdtEndPr/>
            <w:sdtContent>
              <w:permStart w:id="893260118" w:edGrp="everyone" w:displacedByCustomXml="prev"/>
              <w:p w14:paraId="303DC91A" w14:textId="77777777" w:rsidR="00982987" w:rsidRPr="00B668A5" w:rsidRDefault="00982987" w:rsidP="00934526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893260118" w:displacedByCustomXml="next"/>
            </w:sdtContent>
          </w:sdt>
          <w:p w14:paraId="4D58BFCA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2637" w:type="dxa"/>
          </w:tcPr>
          <w:p w14:paraId="60C27DF3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von </w:t>
            </w:r>
            <w:sdt>
              <w:sdtPr>
                <w:rPr>
                  <w:rFonts w:cs="Arial"/>
                </w:rPr>
                <w:id w:val="-1254119201"/>
                <w:placeholder>
                  <w:docPart w:val="F3FB28C0B66B4B098B420A786B96E9BA"/>
                </w:placeholder>
                <w:showingPlcHdr/>
              </w:sdtPr>
              <w:sdtEndPr/>
              <w:sdtContent>
                <w:permStart w:id="546852122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546852122"/>
              </w:sdtContent>
            </w:sdt>
          </w:p>
          <w:p w14:paraId="2066BDC1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bis </w:t>
            </w:r>
            <w:sdt>
              <w:sdtPr>
                <w:rPr>
                  <w:rFonts w:cs="Arial"/>
                </w:rPr>
                <w:id w:val="-782656688"/>
                <w:placeholder>
                  <w:docPart w:val="3848EDD658F74A6EBD104AC5F69CD0CF"/>
                </w:placeholder>
                <w:showingPlcHdr/>
              </w:sdtPr>
              <w:sdtEndPr/>
              <w:sdtContent>
                <w:permStart w:id="2055942583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2055942583"/>
              </w:sdtContent>
            </w:sdt>
          </w:p>
        </w:tc>
      </w:tr>
      <w:tr w:rsidR="00982987" w:rsidRPr="00B668A5" w14:paraId="153C83AE" w14:textId="77777777" w:rsidTr="00934526">
        <w:trPr>
          <w:trHeight w:val="38"/>
        </w:trPr>
        <w:tc>
          <w:tcPr>
            <w:tcW w:w="2160" w:type="dxa"/>
            <w:vMerge/>
          </w:tcPr>
          <w:p w14:paraId="74B37327" w14:textId="77777777" w:rsidR="00982987" w:rsidRPr="00B668A5" w:rsidRDefault="00982987" w:rsidP="00934526">
            <w:pPr>
              <w:spacing w:before="60"/>
              <w:rPr>
                <w:rFonts w:cs="Arial"/>
              </w:rPr>
            </w:pPr>
          </w:p>
        </w:tc>
        <w:tc>
          <w:tcPr>
            <w:tcW w:w="2976" w:type="dxa"/>
          </w:tcPr>
          <w:sdt>
            <w:sdtPr>
              <w:rPr>
                <w:rFonts w:cs="Arial"/>
              </w:rPr>
              <w:id w:val="-1178266668"/>
              <w:placeholder>
                <w:docPart w:val="D17AD7B9169F4CE59372A4E82023F0C4"/>
              </w:placeholder>
              <w:showingPlcHdr/>
            </w:sdtPr>
            <w:sdtEndPr/>
            <w:sdtContent>
              <w:permStart w:id="1312587385" w:edGrp="everyone" w:displacedByCustomXml="prev"/>
              <w:p w14:paraId="23559A34" w14:textId="77777777" w:rsidR="00982987" w:rsidRPr="00B668A5" w:rsidRDefault="00982987" w:rsidP="00934526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1312587385" w:displacedByCustomXml="next"/>
            </w:sdtContent>
          </w:sdt>
          <w:p w14:paraId="26097A42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1701" w:type="dxa"/>
            <w:gridSpan w:val="2"/>
          </w:tcPr>
          <w:sdt>
            <w:sdtPr>
              <w:rPr>
                <w:rFonts w:cs="Arial"/>
              </w:rPr>
              <w:id w:val="-436678841"/>
              <w:placeholder>
                <w:docPart w:val="424A4414ACF640C69841A4A10454647C"/>
              </w:placeholder>
              <w:showingPlcHdr/>
            </w:sdtPr>
            <w:sdtEndPr/>
            <w:sdtContent>
              <w:permStart w:id="2054233846" w:edGrp="everyone" w:displacedByCustomXml="prev"/>
              <w:p w14:paraId="54A406C0" w14:textId="77777777" w:rsidR="00982987" w:rsidRPr="00B668A5" w:rsidRDefault="00982987" w:rsidP="00934526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2054233846" w:displacedByCustomXml="next"/>
            </w:sdtContent>
          </w:sdt>
          <w:p w14:paraId="33A3C63F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2637" w:type="dxa"/>
          </w:tcPr>
          <w:p w14:paraId="2CF93834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von </w:t>
            </w:r>
            <w:sdt>
              <w:sdtPr>
                <w:rPr>
                  <w:rFonts w:cs="Arial"/>
                </w:rPr>
                <w:id w:val="925002076"/>
                <w:placeholder>
                  <w:docPart w:val="3840ADF981604F229ED28D8FFB30067F"/>
                </w:placeholder>
                <w:showingPlcHdr/>
              </w:sdtPr>
              <w:sdtEndPr/>
              <w:sdtContent>
                <w:permStart w:id="1942097082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1942097082"/>
              </w:sdtContent>
            </w:sdt>
          </w:p>
          <w:p w14:paraId="6FEDEA25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bis </w:t>
            </w:r>
            <w:sdt>
              <w:sdtPr>
                <w:rPr>
                  <w:rFonts w:cs="Arial"/>
                </w:rPr>
                <w:id w:val="1000773836"/>
                <w:placeholder>
                  <w:docPart w:val="AF959BDF6C4C4B7DAC8F41DF2F3D5A62"/>
                </w:placeholder>
                <w:showingPlcHdr/>
              </w:sdtPr>
              <w:sdtEndPr/>
              <w:sdtContent>
                <w:permStart w:id="1164131319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1164131319"/>
              </w:sdtContent>
            </w:sdt>
          </w:p>
        </w:tc>
      </w:tr>
      <w:tr w:rsidR="00982987" w:rsidRPr="00B668A5" w14:paraId="07DC07EF" w14:textId="77777777" w:rsidTr="00934526">
        <w:trPr>
          <w:trHeight w:val="38"/>
        </w:trPr>
        <w:tc>
          <w:tcPr>
            <w:tcW w:w="2160" w:type="dxa"/>
            <w:vMerge/>
          </w:tcPr>
          <w:p w14:paraId="4D9475F7" w14:textId="77777777" w:rsidR="00982987" w:rsidRPr="00B668A5" w:rsidRDefault="00982987" w:rsidP="00934526">
            <w:pPr>
              <w:spacing w:before="60"/>
              <w:rPr>
                <w:rFonts w:cs="Arial"/>
              </w:rPr>
            </w:pPr>
          </w:p>
        </w:tc>
        <w:tc>
          <w:tcPr>
            <w:tcW w:w="2976" w:type="dxa"/>
          </w:tcPr>
          <w:sdt>
            <w:sdtPr>
              <w:rPr>
                <w:rFonts w:cs="Arial"/>
              </w:rPr>
              <w:id w:val="622039623"/>
              <w:placeholder>
                <w:docPart w:val="9856A22BAF8E4FA29AB848F1227B1615"/>
              </w:placeholder>
              <w:showingPlcHdr/>
            </w:sdtPr>
            <w:sdtEndPr/>
            <w:sdtContent>
              <w:permStart w:id="437266368" w:edGrp="everyone" w:displacedByCustomXml="prev"/>
              <w:p w14:paraId="537E50B5" w14:textId="77777777" w:rsidR="00982987" w:rsidRPr="00B668A5" w:rsidRDefault="00982987" w:rsidP="00934526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437266368" w:displacedByCustomXml="next"/>
            </w:sdtContent>
          </w:sdt>
          <w:p w14:paraId="2FEB10A3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1701" w:type="dxa"/>
            <w:gridSpan w:val="2"/>
          </w:tcPr>
          <w:sdt>
            <w:sdtPr>
              <w:rPr>
                <w:rFonts w:cs="Arial"/>
              </w:rPr>
              <w:id w:val="291632358"/>
              <w:placeholder>
                <w:docPart w:val="96A794E0EE3F4EC5BECA6F058C661D31"/>
              </w:placeholder>
              <w:showingPlcHdr/>
            </w:sdtPr>
            <w:sdtEndPr/>
            <w:sdtContent>
              <w:permStart w:id="637142356" w:edGrp="everyone" w:displacedByCustomXml="prev"/>
              <w:p w14:paraId="67EA11BB" w14:textId="77777777" w:rsidR="00982987" w:rsidRPr="00B668A5" w:rsidRDefault="00982987" w:rsidP="00934526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637142356" w:displacedByCustomXml="next"/>
            </w:sdtContent>
          </w:sdt>
          <w:p w14:paraId="19B72EF1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2637" w:type="dxa"/>
          </w:tcPr>
          <w:p w14:paraId="23909EA2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von </w:t>
            </w:r>
            <w:sdt>
              <w:sdtPr>
                <w:rPr>
                  <w:rFonts w:cs="Arial"/>
                </w:rPr>
                <w:id w:val="-1733694295"/>
                <w:placeholder>
                  <w:docPart w:val="CD1ADAA993E245D190112337E7AFC4A4"/>
                </w:placeholder>
                <w:showingPlcHdr/>
              </w:sdtPr>
              <w:sdtEndPr/>
              <w:sdtContent>
                <w:permStart w:id="299965044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299965044"/>
              </w:sdtContent>
            </w:sdt>
          </w:p>
          <w:p w14:paraId="7E226079" w14:textId="77777777" w:rsidR="00982987" w:rsidRPr="00B668A5" w:rsidRDefault="00982987" w:rsidP="00934526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bis </w:t>
            </w:r>
            <w:sdt>
              <w:sdtPr>
                <w:rPr>
                  <w:rFonts w:cs="Arial"/>
                </w:rPr>
                <w:id w:val="-1927260242"/>
                <w:placeholder>
                  <w:docPart w:val="4A64D0C90FA046ED81CBE7785F550EFA"/>
                </w:placeholder>
                <w:showingPlcHdr/>
              </w:sdtPr>
              <w:sdtEndPr/>
              <w:sdtContent>
                <w:permStart w:id="190188791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190188791"/>
              </w:sdtContent>
            </w:sdt>
          </w:p>
        </w:tc>
      </w:tr>
      <w:tr w:rsidR="00982987" w:rsidRPr="00B668A5" w14:paraId="31105546" w14:textId="77777777" w:rsidTr="00934526">
        <w:tc>
          <w:tcPr>
            <w:tcW w:w="2160" w:type="dxa"/>
            <w:vAlign w:val="center"/>
          </w:tcPr>
          <w:p w14:paraId="1F29069C" w14:textId="77777777" w:rsidR="00982987" w:rsidRPr="00B668A5" w:rsidRDefault="00982987" w:rsidP="00934526">
            <w:pPr>
              <w:spacing w:before="60"/>
              <w:rPr>
                <w:rFonts w:cs="Arial"/>
              </w:rPr>
            </w:pPr>
            <w:r w:rsidRPr="00B668A5">
              <w:rPr>
                <w:rFonts w:cs="Arial"/>
              </w:rPr>
              <w:t xml:space="preserve">Erfahrung mit </w:t>
            </w:r>
            <w:r w:rsidRPr="00B668A5">
              <w:rPr>
                <w:rFonts w:cs="Arial"/>
              </w:rPr>
              <w:br/>
              <w:t xml:space="preserve">Analyseverfahren als </w:t>
            </w:r>
            <w:r w:rsidRPr="00B668A5">
              <w:rPr>
                <w:rFonts w:cs="Arial"/>
              </w:rPr>
              <w:br/>
            </w:r>
            <w:r w:rsidRPr="00B668A5">
              <w:rPr>
                <w:rFonts w:cs="Arial"/>
              </w:rPr>
              <w:lastRenderedPageBreak/>
              <w:t>Datenanalystin/</w:t>
            </w:r>
            <w:r w:rsidRPr="00B668A5">
              <w:rPr>
                <w:rFonts w:cs="Arial"/>
              </w:rPr>
              <w:br/>
              <w:t>Datenanalyst</w:t>
            </w:r>
          </w:p>
        </w:tc>
        <w:tc>
          <w:tcPr>
            <w:tcW w:w="3657" w:type="dxa"/>
            <w:gridSpan w:val="2"/>
            <w:tcBorders>
              <w:right w:val="nil"/>
            </w:tcBorders>
            <w:vAlign w:val="center"/>
          </w:tcPr>
          <w:p w14:paraId="03EF5DA6" w14:textId="77777777" w:rsidR="00982987" w:rsidRPr="00B668A5" w:rsidRDefault="00AB14BB" w:rsidP="00934526">
            <w:pPr>
              <w:ind w:left="214" w:hanging="21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828819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771891749" w:edGrp="everyone"/>
                <w:r w:rsidR="00982987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771891749"/>
              </w:sdtContent>
            </w:sdt>
            <w:r w:rsidR="00982987" w:rsidRPr="00B668A5">
              <w:rPr>
                <w:rFonts w:cs="Arial"/>
                <w:sz w:val="16"/>
                <w:szCs w:val="16"/>
              </w:rPr>
              <w:tab/>
              <w:t>Korrelationsanalyse</w:t>
            </w:r>
          </w:p>
          <w:p w14:paraId="10E86E04" w14:textId="77777777" w:rsidR="00982987" w:rsidRPr="00B668A5" w:rsidRDefault="00AB14BB" w:rsidP="00934526">
            <w:pPr>
              <w:ind w:left="214" w:hanging="21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202677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447760869" w:edGrp="everyone"/>
                <w:r w:rsidR="00982987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447760869"/>
              </w:sdtContent>
            </w:sdt>
            <w:r w:rsidR="00982987" w:rsidRPr="00B668A5">
              <w:rPr>
                <w:rFonts w:cs="Arial"/>
                <w:sz w:val="16"/>
                <w:szCs w:val="16"/>
              </w:rPr>
              <w:tab/>
              <w:t>Faktorenanalyse</w:t>
            </w:r>
          </w:p>
          <w:p w14:paraId="3FD15895" w14:textId="77777777" w:rsidR="00982987" w:rsidRPr="00B668A5" w:rsidRDefault="00AB14BB" w:rsidP="00934526">
            <w:pPr>
              <w:ind w:left="214" w:hanging="21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24026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337053969" w:edGrp="everyone"/>
                <w:r w:rsidR="00982987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337053969"/>
              </w:sdtContent>
            </w:sdt>
            <w:r w:rsidR="00982987" w:rsidRPr="00B668A5">
              <w:rPr>
                <w:rFonts w:cs="Arial"/>
                <w:sz w:val="16"/>
                <w:szCs w:val="16"/>
              </w:rPr>
              <w:tab/>
              <w:t>Clusteranalyse</w:t>
            </w:r>
          </w:p>
          <w:p w14:paraId="5D4030C2" w14:textId="77777777" w:rsidR="00982987" w:rsidRPr="00B668A5" w:rsidRDefault="00AB14BB" w:rsidP="00934526">
            <w:pPr>
              <w:ind w:left="214" w:hanging="21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478066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123312691" w:edGrp="everyone"/>
                <w:r w:rsidR="00982987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1123312691"/>
              </w:sdtContent>
            </w:sdt>
            <w:r w:rsidR="00982987" w:rsidRPr="00B668A5">
              <w:rPr>
                <w:rFonts w:cs="Arial"/>
                <w:sz w:val="16"/>
                <w:szCs w:val="16"/>
              </w:rPr>
              <w:tab/>
              <w:t>multivariate Regressionsanalyse</w:t>
            </w:r>
          </w:p>
          <w:p w14:paraId="029B5A26" w14:textId="77777777" w:rsidR="00982987" w:rsidRPr="00B668A5" w:rsidRDefault="00AB14BB" w:rsidP="00934526">
            <w:pPr>
              <w:ind w:left="214" w:hanging="21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1052772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619592815" w:edGrp="everyone"/>
                <w:r w:rsidR="00982987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619592815"/>
              </w:sdtContent>
            </w:sdt>
            <w:r w:rsidR="00982987" w:rsidRPr="00B668A5">
              <w:rPr>
                <w:rFonts w:cs="Arial"/>
                <w:sz w:val="16"/>
                <w:szCs w:val="16"/>
              </w:rPr>
              <w:tab/>
              <w:t>logistische Regressionsanalyse</w:t>
            </w:r>
          </w:p>
          <w:p w14:paraId="1CDE04DA" w14:textId="77777777" w:rsidR="00982987" w:rsidRPr="00B668A5" w:rsidRDefault="00AB14BB" w:rsidP="00934526">
            <w:pPr>
              <w:ind w:left="214" w:hanging="21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1970005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33753494" w:edGrp="everyone"/>
                <w:r w:rsidR="00982987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33753494"/>
              </w:sdtContent>
            </w:sdt>
            <w:r w:rsidR="00982987" w:rsidRPr="00B668A5">
              <w:rPr>
                <w:rFonts w:cs="Arial"/>
                <w:sz w:val="16"/>
                <w:szCs w:val="16"/>
              </w:rPr>
              <w:tab/>
              <w:t>Korrespondenzanalyse</w:t>
            </w:r>
          </w:p>
          <w:p w14:paraId="0C6CD6A6" w14:textId="77777777" w:rsidR="00982987" w:rsidRPr="00B668A5" w:rsidRDefault="00AB14BB" w:rsidP="00934526">
            <w:pPr>
              <w:ind w:left="214" w:hanging="21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1643027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325422339" w:edGrp="everyone"/>
                <w:r w:rsidR="00982987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1325422339"/>
              </w:sdtContent>
            </w:sdt>
            <w:r w:rsidR="00982987" w:rsidRPr="00B668A5">
              <w:rPr>
                <w:rFonts w:cs="Arial"/>
                <w:sz w:val="16"/>
                <w:szCs w:val="16"/>
              </w:rPr>
              <w:tab/>
              <w:t>Diskriminanzanalyse</w:t>
            </w:r>
          </w:p>
        </w:tc>
        <w:tc>
          <w:tcPr>
            <w:tcW w:w="3657" w:type="dxa"/>
            <w:gridSpan w:val="2"/>
            <w:tcBorders>
              <w:left w:val="nil"/>
            </w:tcBorders>
            <w:vAlign w:val="center"/>
          </w:tcPr>
          <w:p w14:paraId="4673524E" w14:textId="77777777" w:rsidR="00982987" w:rsidRPr="00B668A5" w:rsidRDefault="00AB14BB" w:rsidP="00934526">
            <w:pPr>
              <w:ind w:left="245" w:hanging="245"/>
              <w:rPr>
                <w:rFonts w:cs="Arial"/>
                <w:sz w:val="16"/>
                <w:szCs w:val="16"/>
                <w:lang w:val="fr-FR"/>
              </w:rPr>
            </w:pPr>
            <w:sdt>
              <w:sdtPr>
                <w:rPr>
                  <w:rFonts w:cs="Arial"/>
                  <w:sz w:val="16"/>
                  <w:szCs w:val="16"/>
                  <w:lang w:val="fr-FR"/>
                </w:rPr>
                <w:id w:val="-442002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555252464" w:edGrp="everyone"/>
                <w:r w:rsidR="00982987" w:rsidRPr="00B668A5">
                  <w:rPr>
                    <w:rFonts w:ascii="Segoe UI Symbol" w:eastAsia="MS Gothic" w:hAnsi="Segoe UI Symbol" w:cs="Segoe UI Symbol"/>
                    <w:sz w:val="16"/>
                    <w:szCs w:val="16"/>
                    <w:lang w:val="fr-FR"/>
                  </w:rPr>
                  <w:t>☐</w:t>
                </w:r>
                <w:permEnd w:id="555252464"/>
              </w:sdtContent>
            </w:sdt>
            <w:r w:rsidR="00982987" w:rsidRPr="00B668A5">
              <w:rPr>
                <w:rFonts w:cs="Arial"/>
                <w:sz w:val="16"/>
                <w:szCs w:val="16"/>
                <w:lang w:val="fr-FR"/>
              </w:rPr>
              <w:tab/>
              <w:t>(M)ANOVA-Analyse</w:t>
            </w:r>
          </w:p>
          <w:p w14:paraId="5129566C" w14:textId="77777777" w:rsidR="00982987" w:rsidRPr="00B668A5" w:rsidRDefault="00AB14BB" w:rsidP="00934526">
            <w:pPr>
              <w:ind w:left="245" w:hanging="245"/>
              <w:rPr>
                <w:rFonts w:cs="Arial"/>
                <w:sz w:val="16"/>
                <w:szCs w:val="16"/>
                <w:lang w:val="fr-FR"/>
              </w:rPr>
            </w:pPr>
            <w:sdt>
              <w:sdtPr>
                <w:rPr>
                  <w:rFonts w:cs="Arial"/>
                  <w:sz w:val="16"/>
                  <w:szCs w:val="16"/>
                  <w:lang w:val="fr-FR"/>
                </w:rPr>
                <w:id w:val="2057270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195333042" w:edGrp="everyone"/>
                <w:r w:rsidR="00982987" w:rsidRPr="00B668A5">
                  <w:rPr>
                    <w:rFonts w:ascii="Segoe UI Symbol" w:eastAsia="MS Gothic" w:hAnsi="Segoe UI Symbol" w:cs="Segoe UI Symbol"/>
                    <w:sz w:val="16"/>
                    <w:szCs w:val="16"/>
                    <w:lang w:val="fr-FR"/>
                  </w:rPr>
                  <w:t>☐</w:t>
                </w:r>
                <w:permEnd w:id="1195333042"/>
              </w:sdtContent>
            </w:sdt>
            <w:r w:rsidR="00982987" w:rsidRPr="00B668A5">
              <w:rPr>
                <w:rFonts w:cs="Arial"/>
                <w:sz w:val="16"/>
                <w:szCs w:val="16"/>
                <w:lang w:val="fr-FR"/>
              </w:rPr>
              <w:tab/>
              <w:t>Conjoint-Analyse</w:t>
            </w:r>
          </w:p>
          <w:p w14:paraId="39E55024" w14:textId="77777777" w:rsidR="00982987" w:rsidRPr="00B668A5" w:rsidRDefault="00AB14BB" w:rsidP="00934526">
            <w:pPr>
              <w:ind w:left="245" w:hanging="245"/>
              <w:rPr>
                <w:rFonts w:cs="Arial"/>
                <w:sz w:val="16"/>
                <w:szCs w:val="16"/>
                <w:lang w:val="fr-FR"/>
              </w:rPr>
            </w:pPr>
            <w:sdt>
              <w:sdtPr>
                <w:rPr>
                  <w:rFonts w:cs="Arial"/>
                  <w:sz w:val="16"/>
                  <w:szCs w:val="16"/>
                  <w:lang w:val="fr-FR"/>
                </w:rPr>
                <w:id w:val="-1413693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09587417" w:edGrp="everyone"/>
                <w:r w:rsidR="00982987" w:rsidRPr="00B668A5">
                  <w:rPr>
                    <w:rFonts w:ascii="Segoe UI Symbol" w:eastAsia="MS Gothic" w:hAnsi="Segoe UI Symbol" w:cs="Segoe UI Symbol"/>
                    <w:sz w:val="16"/>
                    <w:szCs w:val="16"/>
                    <w:lang w:val="fr-FR"/>
                  </w:rPr>
                  <w:t>☐</w:t>
                </w:r>
                <w:permEnd w:id="209587417"/>
              </w:sdtContent>
            </w:sdt>
            <w:r w:rsidR="00982987" w:rsidRPr="00B668A5">
              <w:rPr>
                <w:rFonts w:cs="Arial"/>
                <w:sz w:val="16"/>
                <w:szCs w:val="16"/>
                <w:lang w:val="fr-FR"/>
              </w:rPr>
              <w:tab/>
              <w:t xml:space="preserve">Maximum </w:t>
            </w:r>
            <w:proofErr w:type="spellStart"/>
            <w:r w:rsidR="00982987" w:rsidRPr="00B668A5">
              <w:rPr>
                <w:rFonts w:cs="Arial"/>
                <w:sz w:val="16"/>
                <w:szCs w:val="16"/>
                <w:lang w:val="fr-FR"/>
              </w:rPr>
              <w:t>Difference</w:t>
            </w:r>
            <w:proofErr w:type="spellEnd"/>
            <w:r w:rsidR="00982987" w:rsidRPr="00B668A5">
              <w:rPr>
                <w:rFonts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="00982987" w:rsidRPr="00B668A5">
              <w:rPr>
                <w:rFonts w:cs="Arial"/>
                <w:sz w:val="16"/>
                <w:szCs w:val="16"/>
                <w:lang w:val="fr-FR"/>
              </w:rPr>
              <w:t>Scaling</w:t>
            </w:r>
            <w:proofErr w:type="spellEnd"/>
            <w:r w:rsidR="00982987" w:rsidRPr="00B668A5">
              <w:rPr>
                <w:rFonts w:cs="Arial"/>
                <w:sz w:val="16"/>
                <w:szCs w:val="16"/>
                <w:lang w:val="fr-FR"/>
              </w:rPr>
              <w:t xml:space="preserve"> </w:t>
            </w:r>
          </w:p>
          <w:p w14:paraId="2D4045ED" w14:textId="77777777" w:rsidR="00982987" w:rsidRPr="00B668A5" w:rsidRDefault="00982987" w:rsidP="00934526">
            <w:pPr>
              <w:ind w:left="490" w:hanging="245"/>
              <w:rPr>
                <w:rFonts w:cs="Arial"/>
                <w:sz w:val="16"/>
                <w:szCs w:val="16"/>
                <w:lang w:val="en-AU"/>
              </w:rPr>
            </w:pPr>
            <w:r w:rsidRPr="00B668A5">
              <w:rPr>
                <w:rFonts w:cs="Arial"/>
                <w:sz w:val="16"/>
                <w:szCs w:val="16"/>
                <w:lang w:val="en-AU"/>
              </w:rPr>
              <w:t>("</w:t>
            </w:r>
            <w:proofErr w:type="spellStart"/>
            <w:r w:rsidRPr="00B668A5">
              <w:rPr>
                <w:rFonts w:cs="Arial"/>
                <w:sz w:val="16"/>
                <w:szCs w:val="16"/>
                <w:lang w:val="en-AU"/>
              </w:rPr>
              <w:t>MaxDiff</w:t>
            </w:r>
            <w:proofErr w:type="spellEnd"/>
            <w:r w:rsidRPr="00B668A5">
              <w:rPr>
                <w:rFonts w:cs="Arial"/>
                <w:sz w:val="16"/>
                <w:szCs w:val="16"/>
                <w:lang w:val="en-AU"/>
              </w:rPr>
              <w:t>") Analyse</w:t>
            </w:r>
          </w:p>
          <w:p w14:paraId="15C76E91" w14:textId="77777777" w:rsidR="00982987" w:rsidRPr="00B668A5" w:rsidRDefault="00AB14BB" w:rsidP="00934526">
            <w:pPr>
              <w:ind w:left="245" w:hanging="245"/>
              <w:rPr>
                <w:rFonts w:cs="Arial"/>
                <w:sz w:val="16"/>
                <w:szCs w:val="16"/>
                <w:lang w:val="en-AU"/>
              </w:rPr>
            </w:pPr>
            <w:sdt>
              <w:sdtPr>
                <w:rPr>
                  <w:rFonts w:cs="Arial"/>
                  <w:sz w:val="16"/>
                  <w:szCs w:val="16"/>
                  <w:lang w:val="en-AU"/>
                </w:rPr>
                <w:id w:val="1122042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838885053" w:edGrp="everyone"/>
                <w:r w:rsidR="00982987" w:rsidRPr="00B668A5">
                  <w:rPr>
                    <w:rFonts w:ascii="Segoe UI Symbol" w:eastAsia="MS Gothic" w:hAnsi="Segoe UI Symbol" w:cs="Segoe UI Symbol"/>
                    <w:sz w:val="16"/>
                    <w:szCs w:val="16"/>
                    <w:lang w:val="en-AU"/>
                  </w:rPr>
                  <w:t>☐</w:t>
                </w:r>
                <w:permEnd w:id="838885053"/>
              </w:sdtContent>
            </w:sdt>
            <w:r w:rsidR="00982987" w:rsidRPr="00B668A5">
              <w:rPr>
                <w:rFonts w:cs="Arial"/>
                <w:sz w:val="16"/>
                <w:szCs w:val="16"/>
                <w:lang w:val="en-AU"/>
              </w:rPr>
              <w:tab/>
              <w:t>Total Unduplicated Reach and Frequency ("TURF")-Analyse</w:t>
            </w:r>
          </w:p>
          <w:p w14:paraId="1EE95F82" w14:textId="77777777" w:rsidR="00982987" w:rsidRPr="00B668A5" w:rsidRDefault="00AB14BB" w:rsidP="00934526">
            <w:pPr>
              <w:ind w:left="245" w:hanging="245"/>
              <w:rPr>
                <w:rFonts w:cs="Arial"/>
                <w:sz w:val="16"/>
                <w:szCs w:val="16"/>
                <w:lang w:val="fr-FR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351929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372071373" w:edGrp="everyone"/>
                <w:r w:rsidR="00982987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372071373"/>
              </w:sdtContent>
            </w:sdt>
            <w:r w:rsidR="00982987" w:rsidRPr="00B668A5">
              <w:rPr>
                <w:rFonts w:cs="Arial"/>
                <w:sz w:val="16"/>
                <w:szCs w:val="16"/>
                <w:lang w:val="fr-FR"/>
              </w:rPr>
              <w:tab/>
            </w:r>
            <w:proofErr w:type="spellStart"/>
            <w:r w:rsidR="00982987" w:rsidRPr="00B668A5">
              <w:rPr>
                <w:rFonts w:cs="Arial"/>
                <w:sz w:val="16"/>
                <w:szCs w:val="16"/>
                <w:lang w:val="fr-FR"/>
              </w:rPr>
              <w:t>Strukturgleichungsmodelle</w:t>
            </w:r>
            <w:proofErr w:type="spellEnd"/>
          </w:p>
          <w:p w14:paraId="7A01C5DB" w14:textId="77777777" w:rsidR="00982987" w:rsidRPr="00B668A5" w:rsidRDefault="00982987" w:rsidP="00934526">
            <w:pPr>
              <w:rPr>
                <w:rFonts w:cs="Arial"/>
                <w:sz w:val="16"/>
                <w:szCs w:val="16"/>
              </w:rPr>
            </w:pPr>
          </w:p>
        </w:tc>
      </w:tr>
    </w:tbl>
    <w:p w14:paraId="69997A87" w14:textId="77777777" w:rsidR="00982987" w:rsidRDefault="00982987" w:rsidP="00982987">
      <w:pPr>
        <w:pStyle w:val="GleissTextformat"/>
        <w:jc w:val="left"/>
        <w:rPr>
          <w:rFonts w:ascii="Arial" w:hAnsi="Arial" w:cs="Arial"/>
          <w:b/>
          <w:i/>
          <w:sz w:val="22"/>
          <w:szCs w:val="22"/>
        </w:rPr>
      </w:pPr>
      <w:r w:rsidRPr="00B668A5">
        <w:rPr>
          <w:rFonts w:ascii="Arial" w:hAnsi="Arial" w:cs="Arial"/>
          <w:b/>
          <w:i/>
          <w:sz w:val="22"/>
          <w:szCs w:val="22"/>
        </w:rPr>
        <w:lastRenderedPageBreak/>
        <w:t>Dieses Formblatt kann bei Bedarf vervielfältigt werden.</w:t>
      </w:r>
    </w:p>
    <w:p w14:paraId="3A839B44" w14:textId="77777777" w:rsidR="00C41907" w:rsidRPr="00390FBA" w:rsidRDefault="00AB14BB" w:rsidP="00C41907">
      <w:pPr>
        <w:ind w:right="1701"/>
        <w:rPr>
          <w:rFonts w:asciiTheme="majorHAnsi" w:eastAsiaTheme="majorEastAsia" w:hAnsiTheme="majorHAnsi" w:cstheme="majorBidi"/>
          <w:b/>
          <w:color w:val="243F60" w:themeColor="accent1" w:themeShade="7F"/>
        </w:rPr>
      </w:pPr>
      <w:sdt>
        <w:sdtPr>
          <w:id w:val="781691635"/>
          <w:placeholder>
            <w:docPart w:val="D7FEDD4102994DCBBD93A68D9C9B671B"/>
          </w:placeholder>
          <w:showingPlcHdr/>
        </w:sdtPr>
        <w:sdtEndPr/>
        <w:sdtContent>
          <w:permStart w:id="1780447069" w:edGrp="everyone"/>
          <w:r w:rsidR="00C41907" w:rsidRPr="00776AD1">
            <w:rPr>
              <w:color w:val="808080"/>
              <w:u w:val="single"/>
            </w:rPr>
            <w:t>Klicken oder tippen Sie hier, um Text einzugeben.</w:t>
          </w:r>
          <w:permEnd w:id="1780447069"/>
        </w:sdtContent>
      </w:sdt>
      <w:r w:rsidR="00C41907" w:rsidRPr="00390FBA">
        <w:rPr>
          <w:rFonts w:eastAsiaTheme="majorEastAsia" w:cs="Arial"/>
          <w:b/>
          <w:sz w:val="16"/>
        </w:rPr>
        <w:t xml:space="preserve"> </w:t>
      </w:r>
      <w:r w:rsidR="00C41907">
        <w:rPr>
          <w:rFonts w:eastAsiaTheme="majorEastAsia" w:cs="Arial"/>
          <w:b/>
          <w:sz w:val="16"/>
        </w:rPr>
        <w:br/>
      </w:r>
      <w:r w:rsidR="00C41907" w:rsidRPr="00390FBA">
        <w:rPr>
          <w:rFonts w:eastAsiaTheme="majorEastAsia" w:cs="Arial"/>
          <w:b/>
          <w:sz w:val="16"/>
        </w:rPr>
        <w:t>Ort und Datum</w:t>
      </w:r>
      <w:r w:rsidR="00C41907" w:rsidRPr="00390FBA">
        <w:rPr>
          <w:rFonts w:asciiTheme="majorHAnsi" w:eastAsiaTheme="majorEastAsia" w:hAnsiTheme="majorHAnsi" w:cstheme="majorBidi"/>
          <w:b/>
          <w:color w:val="243F60" w:themeColor="accent1" w:themeShade="7F"/>
        </w:rPr>
        <w:tab/>
      </w:r>
      <w:r w:rsidR="00C41907" w:rsidRPr="00390FBA">
        <w:rPr>
          <w:rFonts w:asciiTheme="majorHAnsi" w:eastAsiaTheme="majorEastAsia" w:hAnsiTheme="majorHAnsi" w:cstheme="majorBidi"/>
          <w:b/>
          <w:color w:val="243F60" w:themeColor="accent1" w:themeShade="7F"/>
        </w:rPr>
        <w:tab/>
      </w:r>
      <w:r w:rsidR="00C41907" w:rsidRPr="00390FBA">
        <w:rPr>
          <w:rFonts w:asciiTheme="majorHAnsi" w:eastAsiaTheme="majorEastAsia" w:hAnsiTheme="majorHAnsi" w:cstheme="majorBidi"/>
          <w:b/>
          <w:color w:val="243F60" w:themeColor="accent1" w:themeShade="7F"/>
        </w:rPr>
        <w:tab/>
      </w:r>
      <w:r w:rsidR="00C41907" w:rsidRPr="00390FBA">
        <w:rPr>
          <w:rFonts w:asciiTheme="majorHAnsi" w:eastAsiaTheme="majorEastAsia" w:hAnsiTheme="majorHAnsi" w:cstheme="majorBidi"/>
          <w:b/>
          <w:color w:val="243F60" w:themeColor="accent1" w:themeShade="7F"/>
        </w:rPr>
        <w:tab/>
      </w:r>
      <w:r w:rsidR="00C41907" w:rsidRPr="00390FBA">
        <w:rPr>
          <w:rFonts w:asciiTheme="majorHAnsi" w:eastAsiaTheme="majorEastAsia" w:hAnsiTheme="majorHAnsi" w:cstheme="majorBidi"/>
          <w:b/>
          <w:color w:val="243F60" w:themeColor="accent1" w:themeShade="7F"/>
        </w:rPr>
        <w:tab/>
      </w:r>
      <w:r w:rsidR="00C41907" w:rsidRPr="00390FBA">
        <w:rPr>
          <w:rFonts w:asciiTheme="majorHAnsi" w:eastAsiaTheme="majorEastAsia" w:hAnsiTheme="majorHAnsi" w:cstheme="majorBidi"/>
          <w:b/>
          <w:color w:val="243F60" w:themeColor="accent1" w:themeShade="7F"/>
        </w:rPr>
        <w:tab/>
      </w:r>
    </w:p>
    <w:p w14:paraId="65E85E1C" w14:textId="77777777" w:rsidR="00C41907" w:rsidRPr="003A5532" w:rsidRDefault="00C41907" w:rsidP="00C41907">
      <w:pPr>
        <w:ind w:right="1701"/>
      </w:pPr>
    </w:p>
    <w:p w14:paraId="1E6F5348" w14:textId="77777777" w:rsidR="00C41907" w:rsidRDefault="00AB14BB" w:rsidP="00C41907">
      <w:pPr>
        <w:ind w:right="1701"/>
      </w:pPr>
      <w:sdt>
        <w:sdtPr>
          <w:id w:val="-1782100314"/>
          <w:placeholder>
            <w:docPart w:val="469B76EE99544E7D9342E92B8C4F6468"/>
          </w:placeholder>
          <w:showingPlcHdr/>
        </w:sdtPr>
        <w:sdtEndPr/>
        <w:sdtContent>
          <w:permStart w:id="1496346146" w:edGrp="everyone"/>
          <w:r w:rsidR="00C41907" w:rsidRPr="00776AD1">
            <w:rPr>
              <w:color w:val="808080"/>
              <w:u w:val="single"/>
            </w:rPr>
            <w:t>Klicken oder tippen Sie hier, um Text einzugeben.</w:t>
          </w:r>
          <w:permEnd w:id="1496346146"/>
        </w:sdtContent>
      </w:sdt>
    </w:p>
    <w:p w14:paraId="2FDAB558" w14:textId="77777777" w:rsidR="00C41907" w:rsidRPr="00390FBA" w:rsidRDefault="00C41907" w:rsidP="00C41907">
      <w:pPr>
        <w:ind w:right="1701"/>
        <w:rPr>
          <w:rFonts w:eastAsiaTheme="majorEastAsia" w:cs="Arial"/>
          <w:b/>
          <w:sz w:val="16"/>
        </w:rPr>
      </w:pPr>
      <w:r>
        <w:rPr>
          <w:rFonts w:eastAsiaTheme="majorEastAsia" w:cs="Arial"/>
          <w:b/>
          <w:sz w:val="16"/>
        </w:rPr>
        <w:t>N</w:t>
      </w:r>
      <w:r w:rsidRPr="00390FBA">
        <w:rPr>
          <w:rFonts w:eastAsiaTheme="majorEastAsia" w:cs="Arial"/>
          <w:b/>
          <w:sz w:val="16"/>
        </w:rPr>
        <w:t>ame des Unternehmens</w:t>
      </w:r>
    </w:p>
    <w:p w14:paraId="746BAFAE" w14:textId="77777777" w:rsidR="00C41907" w:rsidRPr="00390FBA" w:rsidRDefault="00C41907" w:rsidP="00C41907">
      <w:pPr>
        <w:ind w:right="1701"/>
      </w:pPr>
    </w:p>
    <w:sdt>
      <w:sdtPr>
        <w:id w:val="2078246966"/>
        <w:placeholder>
          <w:docPart w:val="E1BD419F21604169960EC11B2E3B2B37"/>
        </w:placeholder>
        <w:showingPlcHdr/>
      </w:sdtPr>
      <w:sdtEndPr/>
      <w:sdtContent>
        <w:permStart w:id="1397243432" w:edGrp="everyone" w:displacedByCustomXml="prev"/>
        <w:p w14:paraId="623FA7AF" w14:textId="77777777" w:rsidR="00C41907" w:rsidRPr="00390FBA" w:rsidRDefault="00C41907" w:rsidP="00C41907">
          <w:pPr>
            <w:ind w:right="1701"/>
          </w:pPr>
          <w:r w:rsidRPr="00776AD1">
            <w:rPr>
              <w:color w:val="808080"/>
              <w:u w:val="single"/>
            </w:rPr>
            <w:t>Klicken oder tippen Sie hier, um Text einzugeben.</w:t>
          </w:r>
        </w:p>
        <w:permEnd w:id="1397243432" w:displacedByCustomXml="next"/>
      </w:sdtContent>
    </w:sdt>
    <w:p w14:paraId="1BC52DB4" w14:textId="095EA7BC" w:rsidR="00C41907" w:rsidRDefault="00C41907" w:rsidP="007C001D">
      <w:pPr>
        <w:ind w:right="1701"/>
        <w:rPr>
          <w:rFonts w:cs="Arial"/>
          <w:b/>
          <w:szCs w:val="22"/>
        </w:rPr>
      </w:pPr>
      <w:r w:rsidRPr="00390FBA">
        <w:rPr>
          <w:b/>
          <w:sz w:val="16"/>
          <w:szCs w:val="16"/>
        </w:rPr>
        <w:t>Name des Unterzeichne</w:t>
      </w:r>
      <w:r>
        <w:rPr>
          <w:b/>
          <w:sz w:val="16"/>
          <w:szCs w:val="16"/>
        </w:rPr>
        <w:t>nden</w:t>
      </w:r>
      <w:r w:rsidRPr="00390FBA">
        <w:rPr>
          <w:b/>
          <w:sz w:val="16"/>
          <w:szCs w:val="16"/>
        </w:rPr>
        <w:t xml:space="preserve"> oder Name der vertretungsberechtigten natürlichen Person</w:t>
      </w:r>
    </w:p>
    <w:p w14:paraId="32E36619" w14:textId="77777777" w:rsidR="00C41907" w:rsidRDefault="00C41907" w:rsidP="00982987">
      <w:pPr>
        <w:pStyle w:val="GleissTextformat"/>
        <w:rPr>
          <w:rFonts w:ascii="Arial" w:hAnsi="Arial" w:cs="Arial"/>
          <w:b/>
          <w:sz w:val="22"/>
          <w:szCs w:val="22"/>
        </w:rPr>
      </w:pPr>
    </w:p>
    <w:p w14:paraId="7025934F" w14:textId="630E67D3" w:rsidR="005A3E3F" w:rsidRPr="00B668A5" w:rsidRDefault="005A3E3F" w:rsidP="00DB45BD">
      <w:pPr>
        <w:pStyle w:val="berschrift1"/>
      </w:pPr>
      <w:bookmarkStart w:id="5" w:name="_Toc232756903"/>
      <w:proofErr w:type="spellStart"/>
      <w:r w:rsidRPr="00B668A5">
        <w:t>Datenanalystin</w:t>
      </w:r>
      <w:proofErr w:type="spellEnd"/>
      <w:r>
        <w:t xml:space="preserve"> </w:t>
      </w:r>
      <w:r w:rsidRPr="00B668A5">
        <w:t>/</w:t>
      </w:r>
      <w:r>
        <w:t xml:space="preserve"> </w:t>
      </w:r>
      <w:proofErr w:type="spellStart"/>
      <w:r w:rsidRPr="00B668A5">
        <w:t>Datenanalyst</w:t>
      </w:r>
      <w:proofErr w:type="spellEnd"/>
      <w:r>
        <w:t xml:space="preserve"> Nr. 2</w:t>
      </w:r>
      <w:bookmarkEnd w:id="5"/>
    </w:p>
    <w:tbl>
      <w:tblPr>
        <w:tblW w:w="947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60"/>
        <w:gridCol w:w="2976"/>
        <w:gridCol w:w="681"/>
        <w:gridCol w:w="1020"/>
        <w:gridCol w:w="2637"/>
      </w:tblGrid>
      <w:tr w:rsidR="005A3E3F" w:rsidRPr="00B668A5" w14:paraId="52110D96" w14:textId="77777777" w:rsidTr="003C195B">
        <w:trPr>
          <w:trHeight w:val="527"/>
        </w:trPr>
        <w:tc>
          <w:tcPr>
            <w:tcW w:w="2160" w:type="dxa"/>
            <w:tcBorders>
              <w:top w:val="single" w:sz="4" w:space="0" w:color="auto"/>
            </w:tcBorders>
          </w:tcPr>
          <w:p w14:paraId="6C912DDD" w14:textId="77777777" w:rsidR="005A3E3F" w:rsidRPr="00B668A5" w:rsidRDefault="005A3E3F" w:rsidP="003C195B">
            <w:pPr>
              <w:spacing w:before="60"/>
              <w:rPr>
                <w:rFonts w:cs="Arial"/>
              </w:rPr>
            </w:pPr>
            <w:r w:rsidRPr="00B668A5">
              <w:rPr>
                <w:rFonts w:cs="Arial"/>
              </w:rPr>
              <w:t xml:space="preserve">Vor- und Nachname </w:t>
            </w:r>
            <w:r w:rsidRPr="00B668A5">
              <w:rPr>
                <w:rFonts w:cs="Arial"/>
              </w:rPr>
              <w:br/>
              <w:t>Datenanalystin/</w:t>
            </w:r>
            <w:r w:rsidRPr="00B668A5">
              <w:rPr>
                <w:rFonts w:cs="Arial"/>
              </w:rPr>
              <w:br/>
              <w:t>Datenanalyst</w:t>
            </w:r>
          </w:p>
        </w:tc>
        <w:tc>
          <w:tcPr>
            <w:tcW w:w="7314" w:type="dxa"/>
            <w:gridSpan w:val="4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cs="Arial"/>
              </w:rPr>
              <w:id w:val="1138603453"/>
              <w:placeholder>
                <w:docPart w:val="E38898C7B45F4FD4A2555DE7E6980AE2"/>
              </w:placeholder>
              <w:showingPlcHdr/>
            </w:sdtPr>
            <w:sdtEndPr/>
            <w:sdtContent>
              <w:permStart w:id="662389491" w:edGrp="everyone" w:displacedByCustomXml="prev"/>
              <w:p w14:paraId="18997458" w14:textId="77777777" w:rsidR="005A3E3F" w:rsidRPr="00B668A5" w:rsidRDefault="005A3E3F" w:rsidP="003C195B">
                <w:pPr>
                  <w:spacing w:before="60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662389491" w:displacedByCustomXml="next"/>
            </w:sdtContent>
          </w:sdt>
        </w:tc>
      </w:tr>
      <w:tr w:rsidR="005A3E3F" w:rsidRPr="00B668A5" w14:paraId="791E49A1" w14:textId="77777777" w:rsidTr="003C195B">
        <w:trPr>
          <w:trHeight w:val="38"/>
        </w:trPr>
        <w:tc>
          <w:tcPr>
            <w:tcW w:w="2160" w:type="dxa"/>
            <w:vMerge w:val="restart"/>
          </w:tcPr>
          <w:p w14:paraId="7343277A" w14:textId="77777777" w:rsidR="005A3E3F" w:rsidRPr="00B668A5" w:rsidRDefault="005A3E3F" w:rsidP="003C195B">
            <w:pPr>
              <w:spacing w:before="60"/>
              <w:rPr>
                <w:rFonts w:cs="Arial"/>
              </w:rPr>
            </w:pPr>
            <w:r w:rsidRPr="00B668A5">
              <w:rPr>
                <w:rFonts w:cs="Arial"/>
              </w:rPr>
              <w:t>Berufserfahrung</w:t>
            </w:r>
          </w:p>
        </w:tc>
        <w:tc>
          <w:tcPr>
            <w:tcW w:w="2976" w:type="dxa"/>
          </w:tcPr>
          <w:p w14:paraId="724E7A6A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>Unternehmen</w:t>
            </w:r>
          </w:p>
        </w:tc>
        <w:tc>
          <w:tcPr>
            <w:tcW w:w="1701" w:type="dxa"/>
            <w:gridSpan w:val="2"/>
          </w:tcPr>
          <w:p w14:paraId="47BB2187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>Position</w:t>
            </w:r>
          </w:p>
        </w:tc>
        <w:tc>
          <w:tcPr>
            <w:tcW w:w="2637" w:type="dxa"/>
          </w:tcPr>
          <w:p w14:paraId="71021CF8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>beschäftigt von […] bis […]</w:t>
            </w:r>
          </w:p>
        </w:tc>
      </w:tr>
      <w:tr w:rsidR="005A3E3F" w:rsidRPr="00B668A5" w14:paraId="633E7042" w14:textId="77777777" w:rsidTr="003C195B">
        <w:trPr>
          <w:trHeight w:val="38"/>
        </w:trPr>
        <w:tc>
          <w:tcPr>
            <w:tcW w:w="2160" w:type="dxa"/>
            <w:vMerge/>
          </w:tcPr>
          <w:p w14:paraId="19FBA94A" w14:textId="77777777" w:rsidR="005A3E3F" w:rsidRPr="00B668A5" w:rsidRDefault="005A3E3F" w:rsidP="003C195B">
            <w:pPr>
              <w:spacing w:before="60"/>
              <w:rPr>
                <w:rFonts w:cs="Arial"/>
              </w:rPr>
            </w:pPr>
          </w:p>
        </w:tc>
        <w:tc>
          <w:tcPr>
            <w:tcW w:w="2976" w:type="dxa"/>
          </w:tcPr>
          <w:sdt>
            <w:sdtPr>
              <w:rPr>
                <w:rFonts w:cs="Arial"/>
              </w:rPr>
              <w:id w:val="1895004573"/>
              <w:placeholder>
                <w:docPart w:val="67C8831FDFCE4F439F8D29AE6A4C17E1"/>
              </w:placeholder>
              <w:showingPlcHdr/>
            </w:sdtPr>
            <w:sdtEndPr/>
            <w:sdtContent>
              <w:permStart w:id="1090084758" w:edGrp="everyone" w:displacedByCustomXml="prev"/>
              <w:p w14:paraId="669A42D6" w14:textId="77777777" w:rsidR="005A3E3F" w:rsidRPr="00B668A5" w:rsidRDefault="005A3E3F" w:rsidP="003C195B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1090084758" w:displacedByCustomXml="next"/>
            </w:sdtContent>
          </w:sdt>
          <w:p w14:paraId="47030C78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1701" w:type="dxa"/>
            <w:gridSpan w:val="2"/>
          </w:tcPr>
          <w:sdt>
            <w:sdtPr>
              <w:rPr>
                <w:rFonts w:cs="Arial"/>
              </w:rPr>
              <w:id w:val="-704259468"/>
              <w:placeholder>
                <w:docPart w:val="20B21C3AC0AF4EC39A69F989C8D60C8B"/>
              </w:placeholder>
              <w:showingPlcHdr/>
            </w:sdtPr>
            <w:sdtEndPr/>
            <w:sdtContent>
              <w:permStart w:id="1475298173" w:edGrp="everyone" w:displacedByCustomXml="prev"/>
              <w:p w14:paraId="5B0233AE" w14:textId="77777777" w:rsidR="005A3E3F" w:rsidRPr="00B668A5" w:rsidRDefault="005A3E3F" w:rsidP="003C195B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1475298173" w:displacedByCustomXml="next"/>
            </w:sdtContent>
          </w:sdt>
          <w:p w14:paraId="7E857D1D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2637" w:type="dxa"/>
          </w:tcPr>
          <w:p w14:paraId="621DB8BF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von </w:t>
            </w:r>
            <w:sdt>
              <w:sdtPr>
                <w:rPr>
                  <w:rFonts w:cs="Arial"/>
                </w:rPr>
                <w:id w:val="223650542"/>
                <w:placeholder>
                  <w:docPart w:val="E3E38DED83444F6BBDF01592C5F33B8D"/>
                </w:placeholder>
                <w:showingPlcHdr/>
              </w:sdtPr>
              <w:sdtEndPr/>
              <w:sdtContent>
                <w:permStart w:id="1404977912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1404977912"/>
              </w:sdtContent>
            </w:sdt>
          </w:p>
          <w:p w14:paraId="294550EE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bis </w:t>
            </w:r>
            <w:sdt>
              <w:sdtPr>
                <w:rPr>
                  <w:rFonts w:cs="Arial"/>
                </w:rPr>
                <w:id w:val="-416009500"/>
                <w:placeholder>
                  <w:docPart w:val="B34A739579EE4CB3A7A02CF97A01F47B"/>
                </w:placeholder>
                <w:showingPlcHdr/>
              </w:sdtPr>
              <w:sdtEndPr/>
              <w:sdtContent>
                <w:permStart w:id="915960734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915960734"/>
              </w:sdtContent>
            </w:sdt>
          </w:p>
        </w:tc>
      </w:tr>
      <w:tr w:rsidR="005A3E3F" w:rsidRPr="00B668A5" w14:paraId="40C03C18" w14:textId="77777777" w:rsidTr="003C195B">
        <w:trPr>
          <w:trHeight w:val="38"/>
        </w:trPr>
        <w:tc>
          <w:tcPr>
            <w:tcW w:w="2160" w:type="dxa"/>
            <w:vMerge/>
          </w:tcPr>
          <w:p w14:paraId="6D657DD9" w14:textId="77777777" w:rsidR="005A3E3F" w:rsidRPr="00B668A5" w:rsidRDefault="005A3E3F" w:rsidP="003C195B">
            <w:pPr>
              <w:spacing w:before="60"/>
              <w:rPr>
                <w:rFonts w:cs="Arial"/>
              </w:rPr>
            </w:pPr>
          </w:p>
        </w:tc>
        <w:tc>
          <w:tcPr>
            <w:tcW w:w="2976" w:type="dxa"/>
          </w:tcPr>
          <w:sdt>
            <w:sdtPr>
              <w:rPr>
                <w:rFonts w:cs="Arial"/>
              </w:rPr>
              <w:id w:val="-1248879019"/>
              <w:placeholder>
                <w:docPart w:val="4731770A95C945EEB6152F0CDC998A18"/>
              </w:placeholder>
              <w:showingPlcHdr/>
            </w:sdtPr>
            <w:sdtEndPr/>
            <w:sdtContent>
              <w:permStart w:id="597242593" w:edGrp="everyone" w:displacedByCustomXml="prev"/>
              <w:p w14:paraId="6999E0EB" w14:textId="77777777" w:rsidR="005A3E3F" w:rsidRPr="00B668A5" w:rsidRDefault="005A3E3F" w:rsidP="003C195B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597242593" w:displacedByCustomXml="next"/>
            </w:sdtContent>
          </w:sdt>
          <w:p w14:paraId="4F569793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1701" w:type="dxa"/>
            <w:gridSpan w:val="2"/>
          </w:tcPr>
          <w:sdt>
            <w:sdtPr>
              <w:rPr>
                <w:rFonts w:cs="Arial"/>
              </w:rPr>
              <w:id w:val="2047402268"/>
              <w:placeholder>
                <w:docPart w:val="79668E88968044B9B86E02BDCF22E742"/>
              </w:placeholder>
              <w:showingPlcHdr/>
            </w:sdtPr>
            <w:sdtEndPr/>
            <w:sdtContent>
              <w:permStart w:id="1018781967" w:edGrp="everyone" w:displacedByCustomXml="prev"/>
              <w:p w14:paraId="4801B413" w14:textId="77777777" w:rsidR="005A3E3F" w:rsidRPr="00B668A5" w:rsidRDefault="005A3E3F" w:rsidP="003C195B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1018781967" w:displacedByCustomXml="next"/>
            </w:sdtContent>
          </w:sdt>
          <w:p w14:paraId="0466164C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2637" w:type="dxa"/>
          </w:tcPr>
          <w:p w14:paraId="5B720978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von </w:t>
            </w:r>
            <w:sdt>
              <w:sdtPr>
                <w:rPr>
                  <w:rFonts w:cs="Arial"/>
                </w:rPr>
                <w:id w:val="1503789657"/>
                <w:placeholder>
                  <w:docPart w:val="ACE3E1E205DB445FAA2BF34515306122"/>
                </w:placeholder>
                <w:showingPlcHdr/>
              </w:sdtPr>
              <w:sdtEndPr/>
              <w:sdtContent>
                <w:permStart w:id="744510436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744510436"/>
              </w:sdtContent>
            </w:sdt>
          </w:p>
          <w:p w14:paraId="40E232B6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bis </w:t>
            </w:r>
            <w:sdt>
              <w:sdtPr>
                <w:rPr>
                  <w:rFonts w:cs="Arial"/>
                </w:rPr>
                <w:id w:val="1701511737"/>
                <w:placeholder>
                  <w:docPart w:val="54021019527149658208B3F25D69A2DE"/>
                </w:placeholder>
                <w:showingPlcHdr/>
              </w:sdtPr>
              <w:sdtEndPr/>
              <w:sdtContent>
                <w:permStart w:id="990257715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990257715"/>
              </w:sdtContent>
            </w:sdt>
          </w:p>
        </w:tc>
      </w:tr>
      <w:tr w:rsidR="005A3E3F" w:rsidRPr="00B668A5" w14:paraId="2B6AEEFC" w14:textId="77777777" w:rsidTr="003C195B">
        <w:trPr>
          <w:trHeight w:val="38"/>
        </w:trPr>
        <w:tc>
          <w:tcPr>
            <w:tcW w:w="2160" w:type="dxa"/>
            <w:vMerge/>
          </w:tcPr>
          <w:p w14:paraId="29CE459A" w14:textId="77777777" w:rsidR="005A3E3F" w:rsidRPr="00B668A5" w:rsidRDefault="005A3E3F" w:rsidP="003C195B">
            <w:pPr>
              <w:spacing w:before="60"/>
              <w:rPr>
                <w:rFonts w:cs="Arial"/>
              </w:rPr>
            </w:pPr>
          </w:p>
        </w:tc>
        <w:tc>
          <w:tcPr>
            <w:tcW w:w="2976" w:type="dxa"/>
          </w:tcPr>
          <w:sdt>
            <w:sdtPr>
              <w:rPr>
                <w:rFonts w:cs="Arial"/>
              </w:rPr>
              <w:id w:val="2098898335"/>
              <w:placeholder>
                <w:docPart w:val="8400D63338DB40F9A87EF82EE0B12184"/>
              </w:placeholder>
              <w:showingPlcHdr/>
            </w:sdtPr>
            <w:sdtEndPr/>
            <w:sdtContent>
              <w:permStart w:id="1791894495" w:edGrp="everyone" w:displacedByCustomXml="prev"/>
              <w:p w14:paraId="6950F976" w14:textId="77777777" w:rsidR="005A3E3F" w:rsidRPr="00B668A5" w:rsidRDefault="005A3E3F" w:rsidP="003C195B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1791894495" w:displacedByCustomXml="next"/>
            </w:sdtContent>
          </w:sdt>
          <w:p w14:paraId="627F1FDF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1701" w:type="dxa"/>
            <w:gridSpan w:val="2"/>
          </w:tcPr>
          <w:sdt>
            <w:sdtPr>
              <w:rPr>
                <w:rFonts w:cs="Arial"/>
              </w:rPr>
              <w:id w:val="527382999"/>
              <w:placeholder>
                <w:docPart w:val="C13085A45DE84EE9B5873D20F9969C07"/>
              </w:placeholder>
              <w:showingPlcHdr/>
            </w:sdtPr>
            <w:sdtEndPr/>
            <w:sdtContent>
              <w:permStart w:id="2088771145" w:edGrp="everyone" w:displacedByCustomXml="prev"/>
              <w:p w14:paraId="41F69F74" w14:textId="77777777" w:rsidR="005A3E3F" w:rsidRPr="00B668A5" w:rsidRDefault="005A3E3F" w:rsidP="003C195B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2088771145" w:displacedByCustomXml="next"/>
            </w:sdtContent>
          </w:sdt>
          <w:p w14:paraId="2D4FFF22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2637" w:type="dxa"/>
          </w:tcPr>
          <w:p w14:paraId="70FB7498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von </w:t>
            </w:r>
            <w:sdt>
              <w:sdtPr>
                <w:rPr>
                  <w:rFonts w:cs="Arial"/>
                </w:rPr>
                <w:id w:val="969932309"/>
                <w:placeholder>
                  <w:docPart w:val="4B71471A79FD442F95BEFFB0E28210F4"/>
                </w:placeholder>
                <w:showingPlcHdr/>
              </w:sdtPr>
              <w:sdtEndPr/>
              <w:sdtContent>
                <w:permStart w:id="277747950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277747950"/>
              </w:sdtContent>
            </w:sdt>
          </w:p>
          <w:p w14:paraId="79B4E2BA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bis </w:t>
            </w:r>
            <w:sdt>
              <w:sdtPr>
                <w:rPr>
                  <w:rFonts w:cs="Arial"/>
                </w:rPr>
                <w:id w:val="-940141091"/>
                <w:placeholder>
                  <w:docPart w:val="0E1A41162F3B4B2A880E3896CB30A6E4"/>
                </w:placeholder>
                <w:showingPlcHdr/>
              </w:sdtPr>
              <w:sdtEndPr/>
              <w:sdtContent>
                <w:permStart w:id="1462130332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1462130332"/>
              </w:sdtContent>
            </w:sdt>
          </w:p>
        </w:tc>
      </w:tr>
      <w:tr w:rsidR="005A3E3F" w:rsidRPr="00B668A5" w14:paraId="65BB13CC" w14:textId="77777777" w:rsidTr="003C195B">
        <w:trPr>
          <w:trHeight w:val="38"/>
        </w:trPr>
        <w:tc>
          <w:tcPr>
            <w:tcW w:w="2160" w:type="dxa"/>
            <w:vMerge/>
          </w:tcPr>
          <w:p w14:paraId="405F054D" w14:textId="77777777" w:rsidR="005A3E3F" w:rsidRPr="00B668A5" w:rsidRDefault="005A3E3F" w:rsidP="003C195B">
            <w:pPr>
              <w:spacing w:before="60"/>
              <w:rPr>
                <w:rFonts w:cs="Arial"/>
              </w:rPr>
            </w:pPr>
          </w:p>
        </w:tc>
        <w:tc>
          <w:tcPr>
            <w:tcW w:w="2976" w:type="dxa"/>
          </w:tcPr>
          <w:sdt>
            <w:sdtPr>
              <w:rPr>
                <w:rFonts w:cs="Arial"/>
              </w:rPr>
              <w:id w:val="-1734847466"/>
              <w:placeholder>
                <w:docPart w:val="4BDC97DDA9D24151A9FB94E31F812708"/>
              </w:placeholder>
              <w:showingPlcHdr/>
            </w:sdtPr>
            <w:sdtEndPr/>
            <w:sdtContent>
              <w:permStart w:id="725620421" w:edGrp="everyone" w:displacedByCustomXml="prev"/>
              <w:p w14:paraId="185B26F4" w14:textId="77777777" w:rsidR="005A3E3F" w:rsidRPr="00B668A5" w:rsidRDefault="005A3E3F" w:rsidP="003C195B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725620421" w:displacedByCustomXml="next"/>
            </w:sdtContent>
          </w:sdt>
          <w:p w14:paraId="7BF21928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1701" w:type="dxa"/>
            <w:gridSpan w:val="2"/>
          </w:tcPr>
          <w:sdt>
            <w:sdtPr>
              <w:rPr>
                <w:rFonts w:cs="Arial"/>
              </w:rPr>
              <w:id w:val="871801605"/>
              <w:placeholder>
                <w:docPart w:val="88976B53B8D84AABAB44FA05824FB38B"/>
              </w:placeholder>
              <w:showingPlcHdr/>
            </w:sdtPr>
            <w:sdtEndPr/>
            <w:sdtContent>
              <w:permStart w:id="343506926" w:edGrp="everyone" w:displacedByCustomXml="prev"/>
              <w:p w14:paraId="11BC0E6B" w14:textId="77777777" w:rsidR="005A3E3F" w:rsidRPr="00B668A5" w:rsidRDefault="005A3E3F" w:rsidP="003C195B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343506926" w:displacedByCustomXml="next"/>
            </w:sdtContent>
          </w:sdt>
          <w:p w14:paraId="7681CE26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2637" w:type="dxa"/>
          </w:tcPr>
          <w:p w14:paraId="6CCE793E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lastRenderedPageBreak/>
              <w:t xml:space="preserve">von </w:t>
            </w:r>
            <w:sdt>
              <w:sdtPr>
                <w:rPr>
                  <w:rFonts w:cs="Arial"/>
                </w:rPr>
                <w:id w:val="1689260260"/>
                <w:placeholder>
                  <w:docPart w:val="6B45DF12B8454917902F51813E1AD0C0"/>
                </w:placeholder>
                <w:showingPlcHdr/>
              </w:sdtPr>
              <w:sdtEndPr/>
              <w:sdtContent>
                <w:permStart w:id="1811682881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1811682881"/>
              </w:sdtContent>
            </w:sdt>
          </w:p>
          <w:p w14:paraId="480E4006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lastRenderedPageBreak/>
              <w:t xml:space="preserve">bis </w:t>
            </w:r>
            <w:sdt>
              <w:sdtPr>
                <w:rPr>
                  <w:rFonts w:cs="Arial"/>
                </w:rPr>
                <w:id w:val="944889191"/>
                <w:placeholder>
                  <w:docPart w:val="16C181A68EDB42E18D62C9582987DDEC"/>
                </w:placeholder>
                <w:showingPlcHdr/>
              </w:sdtPr>
              <w:sdtEndPr/>
              <w:sdtContent>
                <w:permStart w:id="43351905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43351905"/>
              </w:sdtContent>
            </w:sdt>
          </w:p>
        </w:tc>
      </w:tr>
      <w:tr w:rsidR="005A3E3F" w:rsidRPr="00B668A5" w14:paraId="6D33FA31" w14:textId="77777777" w:rsidTr="003C195B">
        <w:trPr>
          <w:trHeight w:val="38"/>
        </w:trPr>
        <w:tc>
          <w:tcPr>
            <w:tcW w:w="2160" w:type="dxa"/>
            <w:vMerge/>
          </w:tcPr>
          <w:p w14:paraId="54F36F58" w14:textId="77777777" w:rsidR="005A3E3F" w:rsidRPr="00B668A5" w:rsidRDefault="005A3E3F" w:rsidP="003C195B">
            <w:pPr>
              <w:spacing w:before="60"/>
              <w:rPr>
                <w:rFonts w:cs="Arial"/>
              </w:rPr>
            </w:pPr>
          </w:p>
        </w:tc>
        <w:tc>
          <w:tcPr>
            <w:tcW w:w="2976" w:type="dxa"/>
          </w:tcPr>
          <w:sdt>
            <w:sdtPr>
              <w:rPr>
                <w:rFonts w:cs="Arial"/>
              </w:rPr>
              <w:id w:val="765113994"/>
              <w:placeholder>
                <w:docPart w:val="8073006197F44A5F864856A0DF00170C"/>
              </w:placeholder>
              <w:showingPlcHdr/>
            </w:sdtPr>
            <w:sdtEndPr/>
            <w:sdtContent>
              <w:permStart w:id="51659630" w:edGrp="everyone" w:displacedByCustomXml="prev"/>
              <w:p w14:paraId="1A0374F0" w14:textId="77777777" w:rsidR="005A3E3F" w:rsidRPr="00B668A5" w:rsidRDefault="005A3E3F" w:rsidP="003C195B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51659630" w:displacedByCustomXml="next"/>
            </w:sdtContent>
          </w:sdt>
          <w:p w14:paraId="11A9D93B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1701" w:type="dxa"/>
            <w:gridSpan w:val="2"/>
          </w:tcPr>
          <w:sdt>
            <w:sdtPr>
              <w:rPr>
                <w:rFonts w:cs="Arial"/>
              </w:rPr>
              <w:id w:val="681252463"/>
              <w:placeholder>
                <w:docPart w:val="C5F4435B9F124378AA590B279BB17EC6"/>
              </w:placeholder>
              <w:showingPlcHdr/>
            </w:sdtPr>
            <w:sdtEndPr/>
            <w:sdtContent>
              <w:permStart w:id="1419395992" w:edGrp="everyone" w:displacedByCustomXml="prev"/>
              <w:p w14:paraId="3BFF6F32" w14:textId="77777777" w:rsidR="005A3E3F" w:rsidRPr="00B668A5" w:rsidRDefault="005A3E3F" w:rsidP="003C195B">
                <w:pPr>
                  <w:spacing w:before="60"/>
                  <w:jc w:val="both"/>
                  <w:rPr>
                    <w:rFonts w:cs="Arial"/>
                  </w:rPr>
                </w:pPr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  <w:permEnd w:id="1419395992" w:displacedByCustomXml="next"/>
            </w:sdtContent>
          </w:sdt>
          <w:p w14:paraId="5159A4EF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</w:p>
        </w:tc>
        <w:tc>
          <w:tcPr>
            <w:tcW w:w="2637" w:type="dxa"/>
          </w:tcPr>
          <w:p w14:paraId="77194182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von </w:t>
            </w:r>
            <w:sdt>
              <w:sdtPr>
                <w:rPr>
                  <w:rFonts w:cs="Arial"/>
                </w:rPr>
                <w:id w:val="-264462359"/>
                <w:placeholder>
                  <w:docPart w:val="11A53C3AFB7B40529633F0F62D1FB8B8"/>
                </w:placeholder>
                <w:showingPlcHdr/>
              </w:sdtPr>
              <w:sdtEndPr/>
              <w:sdtContent>
                <w:permStart w:id="1542612443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1542612443"/>
              </w:sdtContent>
            </w:sdt>
          </w:p>
          <w:p w14:paraId="1EF30C85" w14:textId="77777777" w:rsidR="005A3E3F" w:rsidRPr="00B668A5" w:rsidRDefault="005A3E3F" w:rsidP="003C195B">
            <w:pPr>
              <w:spacing w:before="60"/>
              <w:jc w:val="both"/>
              <w:rPr>
                <w:rFonts w:cs="Arial"/>
              </w:rPr>
            </w:pPr>
            <w:r w:rsidRPr="00B668A5">
              <w:rPr>
                <w:rFonts w:cs="Arial"/>
              </w:rPr>
              <w:t xml:space="preserve">bis </w:t>
            </w:r>
            <w:sdt>
              <w:sdtPr>
                <w:rPr>
                  <w:rFonts w:cs="Arial"/>
                </w:rPr>
                <w:id w:val="-72048890"/>
                <w:placeholder>
                  <w:docPart w:val="266663AA09904FD5BDEC96C5AD79B1D5"/>
                </w:placeholder>
                <w:showingPlcHdr/>
              </w:sdtPr>
              <w:sdtEndPr/>
              <w:sdtContent>
                <w:permStart w:id="470625102" w:edGrp="everyone"/>
                <w:r w:rsidRPr="00B668A5">
                  <w:rPr>
                    <w:rStyle w:val="Platzhaltertext"/>
                    <w:rFonts w:cs="Arial"/>
                  </w:rPr>
                  <w:t>Klicken oder tippen Sie hier, um Text einzugeben.</w:t>
                </w:r>
                <w:permEnd w:id="470625102"/>
              </w:sdtContent>
            </w:sdt>
          </w:p>
        </w:tc>
      </w:tr>
      <w:tr w:rsidR="005A3E3F" w:rsidRPr="00B668A5" w14:paraId="2C7E2310" w14:textId="77777777" w:rsidTr="003C195B">
        <w:tc>
          <w:tcPr>
            <w:tcW w:w="2160" w:type="dxa"/>
            <w:vAlign w:val="center"/>
          </w:tcPr>
          <w:p w14:paraId="7E122C9F" w14:textId="77777777" w:rsidR="005A3E3F" w:rsidRPr="00B668A5" w:rsidRDefault="005A3E3F" w:rsidP="003C195B">
            <w:pPr>
              <w:spacing w:before="60"/>
              <w:rPr>
                <w:rFonts w:cs="Arial"/>
              </w:rPr>
            </w:pPr>
            <w:r w:rsidRPr="00B668A5">
              <w:rPr>
                <w:rFonts w:cs="Arial"/>
              </w:rPr>
              <w:t xml:space="preserve">Erfahrung mit </w:t>
            </w:r>
            <w:r w:rsidRPr="00B668A5">
              <w:rPr>
                <w:rFonts w:cs="Arial"/>
              </w:rPr>
              <w:br/>
              <w:t xml:space="preserve">Analyseverfahren als </w:t>
            </w:r>
            <w:r w:rsidRPr="00B668A5">
              <w:rPr>
                <w:rFonts w:cs="Arial"/>
              </w:rPr>
              <w:br/>
              <w:t>Datenanalystin/</w:t>
            </w:r>
            <w:r w:rsidRPr="00B668A5">
              <w:rPr>
                <w:rFonts w:cs="Arial"/>
              </w:rPr>
              <w:br/>
              <w:t>Datenanalyst</w:t>
            </w:r>
          </w:p>
        </w:tc>
        <w:tc>
          <w:tcPr>
            <w:tcW w:w="3657" w:type="dxa"/>
            <w:gridSpan w:val="2"/>
            <w:tcBorders>
              <w:right w:val="nil"/>
            </w:tcBorders>
            <w:vAlign w:val="center"/>
          </w:tcPr>
          <w:p w14:paraId="1A46D5A9" w14:textId="77777777" w:rsidR="005A3E3F" w:rsidRPr="00B668A5" w:rsidRDefault="00AB14BB" w:rsidP="003C195B">
            <w:pPr>
              <w:ind w:left="214" w:hanging="21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38587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647731447" w:edGrp="everyone"/>
                <w:r w:rsidR="005A3E3F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1647731447"/>
              </w:sdtContent>
            </w:sdt>
            <w:r w:rsidR="005A3E3F" w:rsidRPr="00B668A5">
              <w:rPr>
                <w:rFonts w:cs="Arial"/>
                <w:sz w:val="16"/>
                <w:szCs w:val="16"/>
              </w:rPr>
              <w:tab/>
              <w:t>Korrelationsanalyse</w:t>
            </w:r>
          </w:p>
          <w:p w14:paraId="2A7F7EA6" w14:textId="77777777" w:rsidR="005A3E3F" w:rsidRPr="00B668A5" w:rsidRDefault="00AB14BB" w:rsidP="003C195B">
            <w:pPr>
              <w:ind w:left="214" w:hanging="21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1195579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238396506" w:edGrp="everyone"/>
                <w:r w:rsidR="005A3E3F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1238396506"/>
              </w:sdtContent>
            </w:sdt>
            <w:r w:rsidR="005A3E3F" w:rsidRPr="00B668A5">
              <w:rPr>
                <w:rFonts w:cs="Arial"/>
                <w:sz w:val="16"/>
                <w:szCs w:val="16"/>
              </w:rPr>
              <w:tab/>
              <w:t>Faktorenanalyse</w:t>
            </w:r>
          </w:p>
          <w:p w14:paraId="782A805E" w14:textId="77777777" w:rsidR="005A3E3F" w:rsidRPr="00B668A5" w:rsidRDefault="00AB14BB" w:rsidP="003C195B">
            <w:pPr>
              <w:ind w:left="214" w:hanging="21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19854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174304724" w:edGrp="everyone"/>
                <w:r w:rsidR="005A3E3F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1174304724"/>
              </w:sdtContent>
            </w:sdt>
            <w:r w:rsidR="005A3E3F" w:rsidRPr="00B668A5">
              <w:rPr>
                <w:rFonts w:cs="Arial"/>
                <w:sz w:val="16"/>
                <w:szCs w:val="16"/>
              </w:rPr>
              <w:tab/>
              <w:t>Clusteranalyse</w:t>
            </w:r>
          </w:p>
          <w:p w14:paraId="118B7CBA" w14:textId="77777777" w:rsidR="005A3E3F" w:rsidRPr="00B668A5" w:rsidRDefault="00AB14BB" w:rsidP="003C195B">
            <w:pPr>
              <w:ind w:left="214" w:hanging="21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1400240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203726354" w:edGrp="everyone"/>
                <w:r w:rsidR="005A3E3F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1203726354"/>
              </w:sdtContent>
            </w:sdt>
            <w:r w:rsidR="005A3E3F" w:rsidRPr="00B668A5">
              <w:rPr>
                <w:rFonts w:cs="Arial"/>
                <w:sz w:val="16"/>
                <w:szCs w:val="16"/>
              </w:rPr>
              <w:tab/>
              <w:t>multivariate Regressionsanalyse</w:t>
            </w:r>
          </w:p>
          <w:p w14:paraId="2F3CB8AC" w14:textId="77777777" w:rsidR="005A3E3F" w:rsidRPr="00B668A5" w:rsidRDefault="00AB14BB" w:rsidP="003C195B">
            <w:pPr>
              <w:ind w:left="214" w:hanging="21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1793435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965177976" w:edGrp="everyone"/>
                <w:r w:rsidR="005A3E3F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1965177976"/>
              </w:sdtContent>
            </w:sdt>
            <w:r w:rsidR="005A3E3F" w:rsidRPr="00B668A5">
              <w:rPr>
                <w:rFonts w:cs="Arial"/>
                <w:sz w:val="16"/>
                <w:szCs w:val="16"/>
              </w:rPr>
              <w:tab/>
              <w:t>logistische Regressionsanalyse</w:t>
            </w:r>
          </w:p>
          <w:p w14:paraId="478574CD" w14:textId="77777777" w:rsidR="005A3E3F" w:rsidRPr="00B668A5" w:rsidRDefault="00AB14BB" w:rsidP="003C195B">
            <w:pPr>
              <w:ind w:left="214" w:hanging="21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85306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94150854" w:edGrp="everyone"/>
                <w:r w:rsidR="005A3E3F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294150854"/>
              </w:sdtContent>
            </w:sdt>
            <w:r w:rsidR="005A3E3F" w:rsidRPr="00B668A5">
              <w:rPr>
                <w:rFonts w:cs="Arial"/>
                <w:sz w:val="16"/>
                <w:szCs w:val="16"/>
              </w:rPr>
              <w:tab/>
              <w:t>Korrespondenzanalyse</w:t>
            </w:r>
          </w:p>
          <w:p w14:paraId="65DEBFE7" w14:textId="77777777" w:rsidR="005A3E3F" w:rsidRPr="00B668A5" w:rsidRDefault="00AB14BB" w:rsidP="003C195B">
            <w:pPr>
              <w:ind w:left="214" w:hanging="21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790366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117269700" w:edGrp="everyone"/>
                <w:r w:rsidR="005A3E3F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1117269700"/>
              </w:sdtContent>
            </w:sdt>
            <w:r w:rsidR="005A3E3F" w:rsidRPr="00B668A5">
              <w:rPr>
                <w:rFonts w:cs="Arial"/>
                <w:sz w:val="16"/>
                <w:szCs w:val="16"/>
              </w:rPr>
              <w:tab/>
              <w:t>Diskriminanzanalyse</w:t>
            </w:r>
          </w:p>
        </w:tc>
        <w:tc>
          <w:tcPr>
            <w:tcW w:w="3657" w:type="dxa"/>
            <w:gridSpan w:val="2"/>
            <w:tcBorders>
              <w:left w:val="nil"/>
            </w:tcBorders>
            <w:vAlign w:val="center"/>
          </w:tcPr>
          <w:p w14:paraId="2D74DC2F" w14:textId="77777777" w:rsidR="005A3E3F" w:rsidRPr="00B668A5" w:rsidRDefault="00AB14BB" w:rsidP="003C195B">
            <w:pPr>
              <w:ind w:left="245" w:hanging="245"/>
              <w:rPr>
                <w:rFonts w:cs="Arial"/>
                <w:sz w:val="16"/>
                <w:szCs w:val="16"/>
                <w:lang w:val="fr-FR"/>
              </w:rPr>
            </w:pPr>
            <w:sdt>
              <w:sdtPr>
                <w:rPr>
                  <w:rFonts w:cs="Arial"/>
                  <w:sz w:val="16"/>
                  <w:szCs w:val="16"/>
                  <w:lang w:val="fr-FR"/>
                </w:rPr>
                <w:id w:val="-127854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813384591" w:edGrp="everyone"/>
                <w:r w:rsidR="005A3E3F" w:rsidRPr="00B668A5">
                  <w:rPr>
                    <w:rFonts w:ascii="Segoe UI Symbol" w:eastAsia="MS Gothic" w:hAnsi="Segoe UI Symbol" w:cs="Segoe UI Symbol"/>
                    <w:sz w:val="16"/>
                    <w:szCs w:val="16"/>
                    <w:lang w:val="fr-FR"/>
                  </w:rPr>
                  <w:t>☐</w:t>
                </w:r>
                <w:permEnd w:id="1813384591"/>
              </w:sdtContent>
            </w:sdt>
            <w:r w:rsidR="005A3E3F" w:rsidRPr="00B668A5">
              <w:rPr>
                <w:rFonts w:cs="Arial"/>
                <w:sz w:val="16"/>
                <w:szCs w:val="16"/>
                <w:lang w:val="fr-FR"/>
              </w:rPr>
              <w:tab/>
              <w:t>(M)ANOVA-Analyse</w:t>
            </w:r>
          </w:p>
          <w:p w14:paraId="772FB3B0" w14:textId="77777777" w:rsidR="005A3E3F" w:rsidRPr="00B668A5" w:rsidRDefault="00AB14BB" w:rsidP="003C195B">
            <w:pPr>
              <w:ind w:left="245" w:hanging="245"/>
              <w:rPr>
                <w:rFonts w:cs="Arial"/>
                <w:sz w:val="16"/>
                <w:szCs w:val="16"/>
                <w:lang w:val="fr-FR"/>
              </w:rPr>
            </w:pPr>
            <w:sdt>
              <w:sdtPr>
                <w:rPr>
                  <w:rFonts w:cs="Arial"/>
                  <w:sz w:val="16"/>
                  <w:szCs w:val="16"/>
                  <w:lang w:val="fr-FR"/>
                </w:rPr>
                <w:id w:val="-1972273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587221207" w:edGrp="everyone"/>
                <w:r w:rsidR="005A3E3F" w:rsidRPr="00B668A5">
                  <w:rPr>
                    <w:rFonts w:ascii="Segoe UI Symbol" w:eastAsia="MS Gothic" w:hAnsi="Segoe UI Symbol" w:cs="Segoe UI Symbol"/>
                    <w:sz w:val="16"/>
                    <w:szCs w:val="16"/>
                    <w:lang w:val="fr-FR"/>
                  </w:rPr>
                  <w:t>☐</w:t>
                </w:r>
                <w:permEnd w:id="587221207"/>
              </w:sdtContent>
            </w:sdt>
            <w:r w:rsidR="005A3E3F" w:rsidRPr="00B668A5">
              <w:rPr>
                <w:rFonts w:cs="Arial"/>
                <w:sz w:val="16"/>
                <w:szCs w:val="16"/>
                <w:lang w:val="fr-FR"/>
              </w:rPr>
              <w:tab/>
              <w:t>Conjoint-Analyse</w:t>
            </w:r>
          </w:p>
          <w:p w14:paraId="7C0D651D" w14:textId="77777777" w:rsidR="005A3E3F" w:rsidRPr="00B668A5" w:rsidRDefault="00AB14BB" w:rsidP="003C195B">
            <w:pPr>
              <w:ind w:left="245" w:hanging="245"/>
              <w:rPr>
                <w:rFonts w:cs="Arial"/>
                <w:sz w:val="16"/>
                <w:szCs w:val="16"/>
                <w:lang w:val="fr-FR"/>
              </w:rPr>
            </w:pPr>
            <w:sdt>
              <w:sdtPr>
                <w:rPr>
                  <w:rFonts w:cs="Arial"/>
                  <w:sz w:val="16"/>
                  <w:szCs w:val="16"/>
                  <w:lang w:val="fr-FR"/>
                </w:rPr>
                <w:id w:val="-1389947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050307962" w:edGrp="everyone"/>
                <w:r w:rsidR="005A3E3F" w:rsidRPr="00B668A5">
                  <w:rPr>
                    <w:rFonts w:ascii="Segoe UI Symbol" w:eastAsia="MS Gothic" w:hAnsi="Segoe UI Symbol" w:cs="Segoe UI Symbol"/>
                    <w:sz w:val="16"/>
                    <w:szCs w:val="16"/>
                    <w:lang w:val="fr-FR"/>
                  </w:rPr>
                  <w:t>☐</w:t>
                </w:r>
                <w:permEnd w:id="1050307962"/>
              </w:sdtContent>
            </w:sdt>
            <w:r w:rsidR="005A3E3F" w:rsidRPr="00B668A5">
              <w:rPr>
                <w:rFonts w:cs="Arial"/>
                <w:sz w:val="16"/>
                <w:szCs w:val="16"/>
                <w:lang w:val="fr-FR"/>
              </w:rPr>
              <w:tab/>
              <w:t xml:space="preserve">Maximum </w:t>
            </w:r>
            <w:proofErr w:type="spellStart"/>
            <w:r w:rsidR="005A3E3F" w:rsidRPr="00B668A5">
              <w:rPr>
                <w:rFonts w:cs="Arial"/>
                <w:sz w:val="16"/>
                <w:szCs w:val="16"/>
                <w:lang w:val="fr-FR"/>
              </w:rPr>
              <w:t>Difference</w:t>
            </w:r>
            <w:proofErr w:type="spellEnd"/>
            <w:r w:rsidR="005A3E3F" w:rsidRPr="00B668A5">
              <w:rPr>
                <w:rFonts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 w:rsidR="005A3E3F" w:rsidRPr="00B668A5">
              <w:rPr>
                <w:rFonts w:cs="Arial"/>
                <w:sz w:val="16"/>
                <w:szCs w:val="16"/>
                <w:lang w:val="fr-FR"/>
              </w:rPr>
              <w:t>Scaling</w:t>
            </w:r>
            <w:proofErr w:type="spellEnd"/>
            <w:r w:rsidR="005A3E3F" w:rsidRPr="00B668A5">
              <w:rPr>
                <w:rFonts w:cs="Arial"/>
                <w:sz w:val="16"/>
                <w:szCs w:val="16"/>
                <w:lang w:val="fr-FR"/>
              </w:rPr>
              <w:t xml:space="preserve"> </w:t>
            </w:r>
          </w:p>
          <w:p w14:paraId="28ED053E" w14:textId="77777777" w:rsidR="005A3E3F" w:rsidRPr="00B668A5" w:rsidRDefault="005A3E3F" w:rsidP="003C195B">
            <w:pPr>
              <w:ind w:left="490" w:hanging="245"/>
              <w:rPr>
                <w:rFonts w:cs="Arial"/>
                <w:sz w:val="16"/>
                <w:szCs w:val="16"/>
                <w:lang w:val="en-AU"/>
              </w:rPr>
            </w:pPr>
            <w:r w:rsidRPr="00B668A5">
              <w:rPr>
                <w:rFonts w:cs="Arial"/>
                <w:sz w:val="16"/>
                <w:szCs w:val="16"/>
                <w:lang w:val="en-AU"/>
              </w:rPr>
              <w:t>("</w:t>
            </w:r>
            <w:proofErr w:type="spellStart"/>
            <w:r w:rsidRPr="00B668A5">
              <w:rPr>
                <w:rFonts w:cs="Arial"/>
                <w:sz w:val="16"/>
                <w:szCs w:val="16"/>
                <w:lang w:val="en-AU"/>
              </w:rPr>
              <w:t>MaxDiff</w:t>
            </w:r>
            <w:proofErr w:type="spellEnd"/>
            <w:r w:rsidRPr="00B668A5">
              <w:rPr>
                <w:rFonts w:cs="Arial"/>
                <w:sz w:val="16"/>
                <w:szCs w:val="16"/>
                <w:lang w:val="en-AU"/>
              </w:rPr>
              <w:t>") Analyse</w:t>
            </w:r>
          </w:p>
          <w:p w14:paraId="27EEF12B" w14:textId="77777777" w:rsidR="005A3E3F" w:rsidRPr="00B668A5" w:rsidRDefault="00AB14BB" w:rsidP="003C195B">
            <w:pPr>
              <w:ind w:left="245" w:hanging="245"/>
              <w:rPr>
                <w:rFonts w:cs="Arial"/>
                <w:sz w:val="16"/>
                <w:szCs w:val="16"/>
                <w:lang w:val="en-AU"/>
              </w:rPr>
            </w:pPr>
            <w:sdt>
              <w:sdtPr>
                <w:rPr>
                  <w:rFonts w:cs="Arial"/>
                  <w:sz w:val="16"/>
                  <w:szCs w:val="16"/>
                  <w:lang w:val="en-AU"/>
                </w:rPr>
                <w:id w:val="140089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828590566" w:edGrp="everyone"/>
                <w:r w:rsidR="005A3E3F" w:rsidRPr="00B668A5">
                  <w:rPr>
                    <w:rFonts w:ascii="Segoe UI Symbol" w:eastAsia="MS Gothic" w:hAnsi="Segoe UI Symbol" w:cs="Segoe UI Symbol"/>
                    <w:sz w:val="16"/>
                    <w:szCs w:val="16"/>
                    <w:lang w:val="en-AU"/>
                  </w:rPr>
                  <w:t>☐</w:t>
                </w:r>
                <w:permEnd w:id="828590566"/>
              </w:sdtContent>
            </w:sdt>
            <w:r w:rsidR="005A3E3F" w:rsidRPr="00B668A5">
              <w:rPr>
                <w:rFonts w:cs="Arial"/>
                <w:sz w:val="16"/>
                <w:szCs w:val="16"/>
                <w:lang w:val="en-AU"/>
              </w:rPr>
              <w:tab/>
              <w:t>Total Unduplicated Reach and Frequency ("TURF")-Analyse</w:t>
            </w:r>
          </w:p>
          <w:p w14:paraId="14A6C9B4" w14:textId="77777777" w:rsidR="005A3E3F" w:rsidRPr="00B668A5" w:rsidRDefault="00AB14BB" w:rsidP="003C195B">
            <w:pPr>
              <w:ind w:left="245" w:hanging="245"/>
              <w:rPr>
                <w:rFonts w:cs="Arial"/>
                <w:sz w:val="16"/>
                <w:szCs w:val="16"/>
                <w:lang w:val="fr-FR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73744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378831727" w:edGrp="everyone"/>
                <w:r w:rsidR="005A3E3F" w:rsidRPr="00B668A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  <w:permEnd w:id="1378831727"/>
              </w:sdtContent>
            </w:sdt>
            <w:r w:rsidR="005A3E3F" w:rsidRPr="00B668A5">
              <w:rPr>
                <w:rFonts w:cs="Arial"/>
                <w:sz w:val="16"/>
                <w:szCs w:val="16"/>
                <w:lang w:val="fr-FR"/>
              </w:rPr>
              <w:tab/>
            </w:r>
            <w:proofErr w:type="spellStart"/>
            <w:r w:rsidR="005A3E3F" w:rsidRPr="00B668A5">
              <w:rPr>
                <w:rFonts w:cs="Arial"/>
                <w:sz w:val="16"/>
                <w:szCs w:val="16"/>
                <w:lang w:val="fr-FR"/>
              </w:rPr>
              <w:t>Strukturgleichungsmodelle</w:t>
            </w:r>
            <w:proofErr w:type="spellEnd"/>
          </w:p>
          <w:p w14:paraId="5D94B204" w14:textId="77777777" w:rsidR="005A3E3F" w:rsidRPr="00B668A5" w:rsidRDefault="005A3E3F" w:rsidP="003C195B">
            <w:pPr>
              <w:rPr>
                <w:rFonts w:cs="Arial"/>
                <w:sz w:val="16"/>
                <w:szCs w:val="16"/>
              </w:rPr>
            </w:pPr>
          </w:p>
        </w:tc>
      </w:tr>
    </w:tbl>
    <w:p w14:paraId="7E13EDF5" w14:textId="77777777" w:rsidR="005A3E3F" w:rsidRDefault="005A3E3F" w:rsidP="005A3E3F">
      <w:pPr>
        <w:pStyle w:val="GleissTextformat"/>
        <w:jc w:val="left"/>
        <w:rPr>
          <w:rFonts w:ascii="Arial" w:hAnsi="Arial" w:cs="Arial"/>
          <w:b/>
          <w:i/>
          <w:sz w:val="22"/>
          <w:szCs w:val="22"/>
        </w:rPr>
      </w:pPr>
      <w:r w:rsidRPr="00B668A5">
        <w:rPr>
          <w:rFonts w:ascii="Arial" w:hAnsi="Arial" w:cs="Arial"/>
          <w:b/>
          <w:i/>
          <w:sz w:val="22"/>
          <w:szCs w:val="22"/>
        </w:rPr>
        <w:t>Dieses Formblatt kann bei Bedarf vervielfältigt werden.</w:t>
      </w:r>
    </w:p>
    <w:p w14:paraId="5D9CC557" w14:textId="77777777" w:rsidR="005A3E3F" w:rsidRPr="00390FBA" w:rsidRDefault="00AB14BB" w:rsidP="005A3E3F">
      <w:pPr>
        <w:ind w:right="1701"/>
        <w:rPr>
          <w:rFonts w:asciiTheme="majorHAnsi" w:eastAsiaTheme="majorEastAsia" w:hAnsiTheme="majorHAnsi" w:cstheme="majorBidi"/>
          <w:b/>
          <w:color w:val="243F60" w:themeColor="accent1" w:themeShade="7F"/>
        </w:rPr>
      </w:pPr>
      <w:sdt>
        <w:sdtPr>
          <w:id w:val="1143392850"/>
          <w:placeholder>
            <w:docPart w:val="86BA93B25BEE4327AD0A4B1BA1FD07DA"/>
          </w:placeholder>
          <w:showingPlcHdr/>
        </w:sdtPr>
        <w:sdtEndPr/>
        <w:sdtContent>
          <w:permStart w:id="990389304" w:edGrp="everyone"/>
          <w:r w:rsidR="005A3E3F" w:rsidRPr="00776AD1">
            <w:rPr>
              <w:color w:val="808080"/>
              <w:u w:val="single"/>
            </w:rPr>
            <w:t>Klicken oder tippen Sie hier, um Text einzugeben.</w:t>
          </w:r>
          <w:permEnd w:id="990389304"/>
        </w:sdtContent>
      </w:sdt>
      <w:r w:rsidR="005A3E3F" w:rsidRPr="00390FBA">
        <w:rPr>
          <w:rFonts w:eastAsiaTheme="majorEastAsia" w:cs="Arial"/>
          <w:b/>
          <w:sz w:val="16"/>
        </w:rPr>
        <w:t xml:space="preserve"> </w:t>
      </w:r>
      <w:r w:rsidR="005A3E3F">
        <w:rPr>
          <w:rFonts w:eastAsiaTheme="majorEastAsia" w:cs="Arial"/>
          <w:b/>
          <w:sz w:val="16"/>
        </w:rPr>
        <w:br/>
      </w:r>
      <w:r w:rsidR="005A3E3F" w:rsidRPr="00390FBA">
        <w:rPr>
          <w:rFonts w:eastAsiaTheme="majorEastAsia" w:cs="Arial"/>
          <w:b/>
          <w:sz w:val="16"/>
        </w:rPr>
        <w:t>Ort und Datum</w:t>
      </w:r>
      <w:r w:rsidR="005A3E3F" w:rsidRPr="00390FBA">
        <w:rPr>
          <w:rFonts w:asciiTheme="majorHAnsi" w:eastAsiaTheme="majorEastAsia" w:hAnsiTheme="majorHAnsi" w:cstheme="majorBidi"/>
          <w:b/>
          <w:color w:val="243F60" w:themeColor="accent1" w:themeShade="7F"/>
        </w:rPr>
        <w:tab/>
      </w:r>
      <w:r w:rsidR="005A3E3F" w:rsidRPr="00390FBA">
        <w:rPr>
          <w:rFonts w:asciiTheme="majorHAnsi" w:eastAsiaTheme="majorEastAsia" w:hAnsiTheme="majorHAnsi" w:cstheme="majorBidi"/>
          <w:b/>
          <w:color w:val="243F60" w:themeColor="accent1" w:themeShade="7F"/>
        </w:rPr>
        <w:tab/>
      </w:r>
      <w:r w:rsidR="005A3E3F" w:rsidRPr="00390FBA">
        <w:rPr>
          <w:rFonts w:asciiTheme="majorHAnsi" w:eastAsiaTheme="majorEastAsia" w:hAnsiTheme="majorHAnsi" w:cstheme="majorBidi"/>
          <w:b/>
          <w:color w:val="243F60" w:themeColor="accent1" w:themeShade="7F"/>
        </w:rPr>
        <w:tab/>
      </w:r>
      <w:r w:rsidR="005A3E3F" w:rsidRPr="00390FBA">
        <w:rPr>
          <w:rFonts w:asciiTheme="majorHAnsi" w:eastAsiaTheme="majorEastAsia" w:hAnsiTheme="majorHAnsi" w:cstheme="majorBidi"/>
          <w:b/>
          <w:color w:val="243F60" w:themeColor="accent1" w:themeShade="7F"/>
        </w:rPr>
        <w:tab/>
      </w:r>
      <w:r w:rsidR="005A3E3F" w:rsidRPr="00390FBA">
        <w:rPr>
          <w:rFonts w:asciiTheme="majorHAnsi" w:eastAsiaTheme="majorEastAsia" w:hAnsiTheme="majorHAnsi" w:cstheme="majorBidi"/>
          <w:b/>
          <w:color w:val="243F60" w:themeColor="accent1" w:themeShade="7F"/>
        </w:rPr>
        <w:tab/>
      </w:r>
      <w:r w:rsidR="005A3E3F" w:rsidRPr="00390FBA">
        <w:rPr>
          <w:rFonts w:asciiTheme="majorHAnsi" w:eastAsiaTheme="majorEastAsia" w:hAnsiTheme="majorHAnsi" w:cstheme="majorBidi"/>
          <w:b/>
          <w:color w:val="243F60" w:themeColor="accent1" w:themeShade="7F"/>
        </w:rPr>
        <w:tab/>
      </w:r>
    </w:p>
    <w:p w14:paraId="624B85D3" w14:textId="77777777" w:rsidR="005A3E3F" w:rsidRPr="003A5532" w:rsidRDefault="005A3E3F" w:rsidP="005A3E3F">
      <w:pPr>
        <w:ind w:right="1701"/>
      </w:pPr>
    </w:p>
    <w:p w14:paraId="0659ED16" w14:textId="77777777" w:rsidR="005A3E3F" w:rsidRDefault="00AB14BB" w:rsidP="005A3E3F">
      <w:pPr>
        <w:ind w:right="1701"/>
      </w:pPr>
      <w:sdt>
        <w:sdtPr>
          <w:id w:val="615720078"/>
          <w:placeholder>
            <w:docPart w:val="E2234F7A1F114CA69ECA548BCF601A11"/>
          </w:placeholder>
          <w:showingPlcHdr/>
        </w:sdtPr>
        <w:sdtEndPr/>
        <w:sdtContent>
          <w:permStart w:id="1411214134" w:edGrp="everyone"/>
          <w:r w:rsidR="005A3E3F" w:rsidRPr="00776AD1">
            <w:rPr>
              <w:color w:val="808080"/>
              <w:u w:val="single"/>
            </w:rPr>
            <w:t>Klicken oder tippen Sie hier, um Text einzugeben.</w:t>
          </w:r>
          <w:permEnd w:id="1411214134"/>
        </w:sdtContent>
      </w:sdt>
    </w:p>
    <w:p w14:paraId="42E91B04" w14:textId="77777777" w:rsidR="005A3E3F" w:rsidRPr="00390FBA" w:rsidRDefault="005A3E3F" w:rsidP="005A3E3F">
      <w:pPr>
        <w:ind w:right="1701"/>
        <w:rPr>
          <w:rFonts w:eastAsiaTheme="majorEastAsia" w:cs="Arial"/>
          <w:b/>
          <w:sz w:val="16"/>
        </w:rPr>
      </w:pPr>
      <w:r>
        <w:rPr>
          <w:rFonts w:eastAsiaTheme="majorEastAsia" w:cs="Arial"/>
          <w:b/>
          <w:sz w:val="16"/>
        </w:rPr>
        <w:t>N</w:t>
      </w:r>
      <w:r w:rsidRPr="00390FBA">
        <w:rPr>
          <w:rFonts w:eastAsiaTheme="majorEastAsia" w:cs="Arial"/>
          <w:b/>
          <w:sz w:val="16"/>
        </w:rPr>
        <w:t>ame des Unternehmens</w:t>
      </w:r>
    </w:p>
    <w:p w14:paraId="03BE40DF" w14:textId="77777777" w:rsidR="005A3E3F" w:rsidRPr="00390FBA" w:rsidRDefault="005A3E3F" w:rsidP="005A3E3F">
      <w:pPr>
        <w:ind w:right="1701"/>
      </w:pPr>
    </w:p>
    <w:sdt>
      <w:sdtPr>
        <w:id w:val="-1404358891"/>
        <w:placeholder>
          <w:docPart w:val="1B080A8735144B7AB84612FE44E8D034"/>
        </w:placeholder>
        <w:showingPlcHdr/>
      </w:sdtPr>
      <w:sdtEndPr/>
      <w:sdtContent>
        <w:permStart w:id="2009145925" w:edGrp="everyone" w:displacedByCustomXml="prev"/>
        <w:p w14:paraId="34CB6B60" w14:textId="77777777" w:rsidR="005A3E3F" w:rsidRPr="00390FBA" w:rsidRDefault="005A3E3F" w:rsidP="005A3E3F">
          <w:pPr>
            <w:ind w:right="1701"/>
          </w:pPr>
          <w:r w:rsidRPr="00776AD1">
            <w:rPr>
              <w:color w:val="808080"/>
              <w:u w:val="single"/>
            </w:rPr>
            <w:t>Klicken oder tippen Sie hier, um Text einzugeben.</w:t>
          </w:r>
        </w:p>
        <w:permEnd w:id="2009145925" w:displacedByCustomXml="next"/>
      </w:sdtContent>
    </w:sdt>
    <w:p w14:paraId="75D62B36" w14:textId="1C84D84F" w:rsidR="005A3E3F" w:rsidRPr="00C41907" w:rsidRDefault="005A3E3F" w:rsidP="00B1575E">
      <w:pPr>
        <w:ind w:right="1701"/>
        <w:rPr>
          <w:rFonts w:cs="Arial"/>
          <w:bCs/>
          <w:iCs/>
          <w:szCs w:val="22"/>
        </w:rPr>
      </w:pPr>
      <w:r w:rsidRPr="00390FBA">
        <w:rPr>
          <w:b/>
          <w:sz w:val="16"/>
          <w:szCs w:val="16"/>
        </w:rPr>
        <w:t>Name des Unterzeichne</w:t>
      </w:r>
      <w:r>
        <w:rPr>
          <w:b/>
          <w:sz w:val="16"/>
          <w:szCs w:val="16"/>
        </w:rPr>
        <w:t>nden</w:t>
      </w:r>
      <w:r w:rsidRPr="00390FBA">
        <w:rPr>
          <w:b/>
          <w:sz w:val="16"/>
          <w:szCs w:val="16"/>
        </w:rPr>
        <w:t xml:space="preserve"> oder Name der vertretungsberechtigten natürlichen Person</w:t>
      </w:r>
    </w:p>
    <w:p w14:paraId="34449EFE" w14:textId="77777777" w:rsidR="005A3E3F" w:rsidRDefault="005A3E3F" w:rsidP="005A3E3F">
      <w:pPr>
        <w:pStyle w:val="GleissTextformat"/>
        <w:rPr>
          <w:rFonts w:ascii="Arial" w:hAnsi="Arial" w:cs="Arial"/>
          <w:b/>
          <w:sz w:val="22"/>
          <w:szCs w:val="22"/>
        </w:rPr>
      </w:pPr>
    </w:p>
    <w:p w14:paraId="47945129" w14:textId="77777777" w:rsidR="005A3E3F" w:rsidRDefault="005A3E3F" w:rsidP="005A3E3F">
      <w:pPr>
        <w:pStyle w:val="GleissTextformat"/>
        <w:rPr>
          <w:rFonts w:ascii="Arial" w:hAnsi="Arial" w:cs="Arial"/>
          <w:b/>
          <w:sz w:val="22"/>
          <w:szCs w:val="22"/>
        </w:rPr>
      </w:pPr>
    </w:p>
    <w:p w14:paraId="1FFA7866" w14:textId="77777777" w:rsidR="005A3E3F" w:rsidRDefault="005A3E3F" w:rsidP="005A3E3F">
      <w:pPr>
        <w:pStyle w:val="GleissTextformat"/>
        <w:rPr>
          <w:rFonts w:ascii="Arial" w:hAnsi="Arial" w:cs="Arial"/>
          <w:b/>
          <w:sz w:val="22"/>
          <w:szCs w:val="22"/>
        </w:rPr>
      </w:pPr>
    </w:p>
    <w:p w14:paraId="66E9A71C" w14:textId="77777777" w:rsidR="005A3E3F" w:rsidRDefault="005A3E3F" w:rsidP="005A3E3F">
      <w:pPr>
        <w:pStyle w:val="GleissTextformat"/>
        <w:rPr>
          <w:rFonts w:ascii="Arial" w:hAnsi="Arial" w:cs="Arial"/>
          <w:b/>
          <w:sz w:val="22"/>
          <w:szCs w:val="22"/>
        </w:rPr>
      </w:pPr>
    </w:p>
    <w:p w14:paraId="66802725" w14:textId="77777777" w:rsidR="00C41907" w:rsidRDefault="00C41907" w:rsidP="00982987">
      <w:pPr>
        <w:pStyle w:val="GleissTextformat"/>
        <w:rPr>
          <w:rFonts w:ascii="Arial" w:hAnsi="Arial" w:cs="Arial"/>
          <w:b/>
          <w:sz w:val="22"/>
          <w:szCs w:val="22"/>
        </w:rPr>
      </w:pPr>
    </w:p>
    <w:p w14:paraId="5FCE620E" w14:textId="77777777" w:rsidR="00C41907" w:rsidRDefault="00C41907" w:rsidP="00982987">
      <w:pPr>
        <w:pStyle w:val="GleissTextformat"/>
        <w:rPr>
          <w:rFonts w:ascii="Arial" w:hAnsi="Arial" w:cs="Arial"/>
          <w:b/>
          <w:sz w:val="22"/>
          <w:szCs w:val="22"/>
        </w:rPr>
      </w:pPr>
    </w:p>
    <w:p w14:paraId="5E9B7E80" w14:textId="77777777" w:rsidR="00C41907" w:rsidRDefault="00C41907" w:rsidP="00982987">
      <w:pPr>
        <w:pStyle w:val="GleissTextformat"/>
        <w:rPr>
          <w:rFonts w:ascii="Arial" w:hAnsi="Arial" w:cs="Arial"/>
          <w:b/>
          <w:sz w:val="22"/>
          <w:szCs w:val="22"/>
        </w:rPr>
      </w:pPr>
    </w:p>
    <w:sectPr w:rsidR="00C41907" w:rsidSect="006E2A3D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985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245C9" w14:textId="77777777" w:rsidR="00C04C05" w:rsidRDefault="00C04C05" w:rsidP="00A851DA">
      <w:pPr>
        <w:spacing w:line="240" w:lineRule="auto"/>
      </w:pPr>
      <w:r>
        <w:separator/>
      </w:r>
    </w:p>
  </w:endnote>
  <w:endnote w:type="continuationSeparator" w:id="0">
    <w:p w14:paraId="3147C0C6" w14:textId="77777777" w:rsidR="00C04C05" w:rsidRDefault="00C04C05" w:rsidP="00A85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53059" w14:textId="1290701C" w:rsidR="0013144D" w:rsidRPr="005B0994" w:rsidRDefault="0089312D" w:rsidP="0013144D">
    <w:pPr>
      <w:tabs>
        <w:tab w:val="center" w:pos="4550"/>
        <w:tab w:val="left" w:pos="7088"/>
      </w:tabs>
      <w:ind w:right="260"/>
      <w:rPr>
        <w:rFonts w:ascii="AOK Buenos Aires Text" w:hAnsi="AOK Buenos Aires Text"/>
        <w:color w:val="005E3F"/>
      </w:rPr>
    </w:pPr>
    <w:r>
      <w:rPr>
        <w:rFonts w:ascii="AOK Buenos Aires Text" w:hAnsi="AOK Buenos Aires Text"/>
        <w:color w:val="005E3F"/>
      </w:rPr>
      <w:t xml:space="preserve">ANL </w:t>
    </w:r>
    <w:r w:rsidR="00C60FB4">
      <w:rPr>
        <w:rFonts w:ascii="AOK Buenos Aires Text" w:hAnsi="AOK Buenos Aires Text"/>
        <w:color w:val="005E3F"/>
      </w:rPr>
      <w:t>B.0</w:t>
    </w:r>
    <w:r w:rsidR="004D4696">
      <w:rPr>
        <w:rFonts w:ascii="AOK Buenos Aires Text" w:hAnsi="AOK Buenos Aires Text"/>
        <w:color w:val="005E3F"/>
      </w:rPr>
      <w:t>6</w:t>
    </w:r>
    <w:r w:rsidR="00991958">
      <w:rPr>
        <w:rFonts w:ascii="AOK Buenos Aires Text" w:hAnsi="AOK Buenos Aires Text"/>
        <w:color w:val="005E3F"/>
      </w:rPr>
      <w:t>a</w:t>
    </w:r>
    <w:r w:rsidR="0013144D" w:rsidRPr="005B0994">
      <w:rPr>
        <w:rFonts w:ascii="AOK Buenos Aires Text" w:hAnsi="AOK Buenos Aires Text"/>
        <w:color w:val="005E3F"/>
      </w:rPr>
      <w:t xml:space="preserve"> – </w:t>
    </w:r>
    <w:r w:rsidR="003E31C3">
      <w:rPr>
        <w:rFonts w:ascii="AOK Buenos Aires Text" w:hAnsi="AOK Buenos Aires Text"/>
        <w:color w:val="005E3F"/>
      </w:rPr>
      <w:t>Qualität</w:t>
    </w:r>
    <w:r w:rsidR="004D4696">
      <w:rPr>
        <w:rFonts w:ascii="AOK Buenos Aires Text" w:hAnsi="AOK Buenos Aires Text"/>
        <w:color w:val="005E3F"/>
      </w:rPr>
      <w:t>skriterien</w:t>
    </w:r>
    <w:r w:rsidR="0013144D" w:rsidRPr="005B0994">
      <w:rPr>
        <w:rFonts w:ascii="AOK Buenos Aires Text" w:hAnsi="AOK Buenos Aires Text"/>
        <w:color w:val="005E3F"/>
      </w:rPr>
      <w:t xml:space="preserve"> (</w:t>
    </w:r>
    <w:r w:rsidR="0002614C" w:rsidRPr="005B0994">
      <w:rPr>
        <w:rFonts w:ascii="AOK Buenos Aires Text" w:hAnsi="AOK Buenos Aires Text"/>
        <w:color w:val="005E3F"/>
      </w:rPr>
      <w:t>M</w:t>
    </w:r>
    <w:r w:rsidR="0002614C">
      <w:rPr>
        <w:rFonts w:ascii="AOK Buenos Aires Text" w:hAnsi="AOK Buenos Aires Text"/>
        <w:color w:val="005E3F"/>
      </w:rPr>
      <w:t>0</w:t>
    </w:r>
    <w:r w:rsidR="005A3E3F">
      <w:rPr>
        <w:rFonts w:ascii="AOK Buenos Aires Text" w:hAnsi="AOK Buenos Aires Text"/>
        <w:color w:val="005E3F"/>
      </w:rPr>
      <w:t>7</w:t>
    </w:r>
    <w:r w:rsidR="0002614C">
      <w:rPr>
        <w:rFonts w:ascii="AOK Buenos Aires Text" w:hAnsi="AOK Buenos Aires Text"/>
        <w:color w:val="005E3F"/>
      </w:rPr>
      <w:t>2</w:t>
    </w:r>
    <w:r w:rsidR="005A3E3F">
      <w:rPr>
        <w:rFonts w:ascii="AOK Buenos Aires Text" w:hAnsi="AOK Buenos Aires Text"/>
        <w:color w:val="005E3F"/>
      </w:rPr>
      <w:t>6</w:t>
    </w:r>
    <w:r w:rsidR="0013144D" w:rsidRPr="005B0994">
      <w:rPr>
        <w:rFonts w:ascii="AOK Buenos Aires Text" w:hAnsi="AOK Buenos Aires Text"/>
        <w:color w:val="005E3F"/>
      </w:rPr>
      <w:t>)</w:t>
    </w:r>
    <w:r w:rsidR="0013144D" w:rsidRPr="005B0994">
      <w:rPr>
        <w:rFonts w:ascii="AOK Buenos Aires Text" w:hAnsi="AOK Buenos Aires Text"/>
        <w:color w:val="005E3F"/>
      </w:rPr>
      <w:tab/>
    </w:r>
    <w:r w:rsidR="0013144D" w:rsidRPr="005B0994">
      <w:rPr>
        <w:rFonts w:ascii="AOK Buenos Aires Text" w:hAnsi="AOK Buenos Aires Text"/>
        <w:color w:val="005E3F"/>
        <w:spacing w:val="60"/>
      </w:rPr>
      <w:tab/>
      <w:t>Seite</w:t>
    </w:r>
    <w:r w:rsidR="0013144D" w:rsidRPr="005B0994">
      <w:rPr>
        <w:rFonts w:ascii="AOK Buenos Aires Text" w:hAnsi="AOK Buenos Aires Text"/>
        <w:color w:val="005E3F"/>
      </w:rPr>
      <w:t xml:space="preserve"> </w:t>
    </w:r>
    <w:r w:rsidR="0013144D" w:rsidRPr="005B0994">
      <w:rPr>
        <w:rFonts w:ascii="AOK Buenos Aires Text" w:hAnsi="AOK Buenos Aires Text"/>
        <w:color w:val="005E3F"/>
      </w:rPr>
      <w:fldChar w:fldCharType="begin"/>
    </w:r>
    <w:r w:rsidR="0013144D" w:rsidRPr="005B0994">
      <w:rPr>
        <w:rFonts w:ascii="AOK Buenos Aires Text" w:hAnsi="AOK Buenos Aires Text"/>
        <w:color w:val="005E3F"/>
      </w:rPr>
      <w:instrText>PAGE   \* MERGEFORMAT</w:instrText>
    </w:r>
    <w:r w:rsidR="0013144D" w:rsidRPr="005B0994">
      <w:rPr>
        <w:rFonts w:ascii="AOK Buenos Aires Text" w:hAnsi="AOK Buenos Aires Text"/>
        <w:color w:val="005E3F"/>
      </w:rPr>
      <w:fldChar w:fldCharType="separate"/>
    </w:r>
    <w:r w:rsidR="0013144D">
      <w:rPr>
        <w:rFonts w:ascii="AOK Buenos Aires Text" w:hAnsi="AOK Buenos Aires Text"/>
        <w:color w:val="005E3F"/>
      </w:rPr>
      <w:t>2</w:t>
    </w:r>
    <w:r w:rsidR="0013144D" w:rsidRPr="005B0994">
      <w:rPr>
        <w:rFonts w:ascii="AOK Buenos Aires Text" w:hAnsi="AOK Buenos Aires Text"/>
        <w:color w:val="005E3F"/>
      </w:rPr>
      <w:fldChar w:fldCharType="end"/>
    </w:r>
    <w:r w:rsidR="0013144D" w:rsidRPr="005B0994">
      <w:rPr>
        <w:rFonts w:ascii="AOK Buenos Aires Text" w:hAnsi="AOK Buenos Aires Text"/>
        <w:color w:val="005E3F"/>
      </w:rPr>
      <w:t xml:space="preserve"> | </w:t>
    </w:r>
    <w:r w:rsidR="0013144D" w:rsidRPr="005B0994">
      <w:rPr>
        <w:rFonts w:ascii="AOK Buenos Aires Text" w:hAnsi="AOK Buenos Aires Text"/>
        <w:color w:val="005E3F"/>
      </w:rPr>
      <w:fldChar w:fldCharType="begin"/>
    </w:r>
    <w:r w:rsidR="0013144D" w:rsidRPr="005B0994">
      <w:rPr>
        <w:rFonts w:ascii="AOK Buenos Aires Text" w:hAnsi="AOK Buenos Aires Text"/>
        <w:color w:val="005E3F"/>
      </w:rPr>
      <w:instrText>NUMPAGES  \* Arabic  \* MERGEFORMAT</w:instrText>
    </w:r>
    <w:r w:rsidR="0013144D" w:rsidRPr="005B0994">
      <w:rPr>
        <w:rFonts w:ascii="AOK Buenos Aires Text" w:hAnsi="AOK Buenos Aires Text"/>
        <w:color w:val="005E3F"/>
      </w:rPr>
      <w:fldChar w:fldCharType="separate"/>
    </w:r>
    <w:r w:rsidR="0013144D">
      <w:rPr>
        <w:rFonts w:ascii="AOK Buenos Aires Text" w:hAnsi="AOK Buenos Aires Text"/>
        <w:color w:val="005E3F"/>
      </w:rPr>
      <w:t>20</w:t>
    </w:r>
    <w:r w:rsidR="0013144D" w:rsidRPr="005B0994">
      <w:rPr>
        <w:rFonts w:ascii="AOK Buenos Aires Text" w:hAnsi="AOK Buenos Aires Text"/>
        <w:color w:val="005E3F"/>
      </w:rPr>
      <w:fldChar w:fldCharType="end"/>
    </w:r>
  </w:p>
  <w:p w14:paraId="05A5BFA8" w14:textId="4D1D7FF2" w:rsidR="009441EB" w:rsidRDefault="009441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46D34" w14:textId="77777777" w:rsidR="00C04C05" w:rsidRDefault="00C04C05" w:rsidP="00A851DA">
      <w:pPr>
        <w:spacing w:line="240" w:lineRule="auto"/>
      </w:pPr>
      <w:r>
        <w:separator/>
      </w:r>
    </w:p>
  </w:footnote>
  <w:footnote w:type="continuationSeparator" w:id="0">
    <w:p w14:paraId="59AA5697" w14:textId="77777777" w:rsidR="00C04C05" w:rsidRDefault="00C04C05" w:rsidP="00A85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90F6F" w14:textId="76FB0954" w:rsidR="003D7E72" w:rsidRDefault="00AB14BB">
    <w:pPr>
      <w:pStyle w:val="Kopfzeile"/>
    </w:pPr>
    <w:r>
      <w:rPr>
        <w:noProof/>
      </w:rPr>
      <w:pict w14:anchorId="17A1D07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765866" o:spid="_x0000_s2103" type="#_x0000_t75" style="position:absolute;margin-left:0;margin-top:0;width:270pt;height:390pt;z-index:-251625984;mso-position-horizontal:center;mso-position-horizontal-relative:margin;mso-position-vertical:center;mso-position-vertical-relative:margin" o:allowincell="f">
          <v:imagedata r:id="rId1" o:title="230508_dc_Hintergrund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E8322" w14:textId="77777777" w:rsidR="0013144D" w:rsidRPr="005B0994" w:rsidRDefault="0013144D" w:rsidP="0013144D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97664" behindDoc="0" locked="0" layoutInCell="1" allowOverlap="1" wp14:anchorId="1F0016D3" wp14:editId="61786375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21" name="Grafi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OK Buenos Aires SemiBold" w:hAnsi="AOK Buenos Aires SemiBold"/>
        <w:bCs/>
        <w:color w:val="005E3F"/>
        <w:sz w:val="26"/>
        <w:szCs w:val="26"/>
      </w:rPr>
      <w:t>AOK Hessen. Die Gesundheitskasse.</w:t>
    </w:r>
  </w:p>
  <w:p w14:paraId="11527033" w14:textId="14364D3E" w:rsidR="003D7E72" w:rsidRDefault="0013144D" w:rsidP="00D71CAF">
    <w:pPr>
      <w:spacing w:before="180"/>
    </w:pPr>
    <w:r w:rsidRPr="005B0994">
      <w:rPr>
        <w:rFonts w:ascii="AOK Buenos Aires SemiBold" w:hAnsi="AOK Buenos Aires SemiBold"/>
        <w:bCs/>
        <w:noProof/>
        <w:color w:val="005E3F"/>
        <w:sz w:val="26"/>
        <w:szCs w:val="26"/>
      </w:rPr>
      <mc:AlternateContent>
        <mc:Choice Requires="wps">
          <w:drawing>
            <wp:anchor distT="4294967295" distB="4294967295" distL="114300" distR="114300" simplePos="0" relativeHeight="251696640" behindDoc="0" locked="0" layoutInCell="1" allowOverlap="1" wp14:anchorId="628C724B" wp14:editId="41098B93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4000" cy="0"/>
              <wp:effectExtent l="0" t="0" r="0" b="0"/>
              <wp:wrapNone/>
              <wp:docPr id="1" name="Gerade Verbindung mit Pfei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13C32A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1" o:spid="_x0000_s1026" type="#_x0000_t32" style="position:absolute;margin-left:0;margin-top:4.9pt;width:450.7pt;height:0;z-index:25169664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" strokecolor="#005e3f" strokeweight="1pt">
              <w10:wrap anchorx="margin"/>
            </v:shape>
          </w:pict>
        </mc:Fallback>
      </mc:AlternateContent>
    </w:r>
    <w:r w:rsidR="00213618" w:rsidRPr="00EF5487">
      <w:rPr>
        <w:rFonts w:ascii="AOK Buenos Aires SemiBold" w:hAnsi="AOK Buenos Aires SemiBold"/>
        <w:bCs/>
        <w:color w:val="005E3F"/>
        <w:szCs w:val="22"/>
      </w:rPr>
      <w:t xml:space="preserve">Rahmenvereinbarung für quantitative und qualitative Marktforschungsstudien </w:t>
    </w:r>
    <w:r w:rsidR="00213618">
      <w:rPr>
        <w:rFonts w:ascii="AOK Buenos Aires SemiBold" w:hAnsi="AOK Buenos Aires SemiBold"/>
        <w:bCs/>
        <w:color w:val="005E3F"/>
        <w:szCs w:val="22"/>
      </w:rPr>
      <w:t>(SAVE</w:t>
    </w:r>
    <w:r w:rsidR="00285A7A">
      <w:rPr>
        <w:rFonts w:ascii="AOK Buenos Aires SemiBold" w:hAnsi="AOK Buenos Aires SemiBold"/>
        <w:bCs/>
        <w:color w:val="005E3F"/>
        <w:szCs w:val="22"/>
      </w:rPr>
      <w:t>_</w:t>
    </w:r>
    <w:r w:rsidR="00213618">
      <w:rPr>
        <w:rFonts w:ascii="AOK Buenos Aires SemiBold" w:hAnsi="AOK Buenos Aires SemiBold"/>
        <w:bCs/>
        <w:color w:val="005E3F"/>
        <w:szCs w:val="22"/>
      </w:rPr>
      <w:t>34</w:t>
    </w:r>
    <w:r w:rsidR="00285A7A">
      <w:rPr>
        <w:rFonts w:ascii="AOK Buenos Aires SemiBold" w:hAnsi="AOK Buenos Aires SemiBold"/>
        <w:bCs/>
        <w:color w:val="005E3F"/>
        <w:szCs w:val="22"/>
      </w:rPr>
      <w:t>_</w:t>
    </w:r>
    <w:r w:rsidR="00213618">
      <w:rPr>
        <w:rFonts w:ascii="AOK Buenos Aires SemiBold" w:hAnsi="AOK Buenos Aires SemiBold"/>
        <w:bCs/>
        <w:color w:val="005E3F"/>
        <w:szCs w:val="22"/>
      </w:rPr>
      <w:t>2025</w:t>
    </w:r>
    <w:r>
      <w:rPr>
        <w:rFonts w:ascii="AOK Buenos Aires SemiBold" w:hAnsi="AOK Buenos Aires SemiBold"/>
        <w:bCs/>
        <w:color w:val="005E3F"/>
        <w:szCs w:val="22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96484" w14:textId="7B32F436" w:rsidR="003D7E72" w:rsidRDefault="00AB14BB">
    <w:pPr>
      <w:pStyle w:val="Kopfzeile"/>
    </w:pPr>
    <w:r>
      <w:rPr>
        <w:noProof/>
      </w:rPr>
      <w:pict w14:anchorId="6CCFB2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765865" o:spid="_x0000_s2102" type="#_x0000_t75" style="position:absolute;margin-left:0;margin-top:0;width:270pt;height:390pt;z-index:-251627008;mso-position-horizontal:center;mso-position-horizontal-relative:margin;mso-position-vertical:center;mso-position-vertical-relative:margin" o:allowincell="f">
          <v:imagedata r:id="rId1" o:title="230508_dc_Hintergrund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3696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51919"/>
    <w:multiLevelType w:val="hybridMultilevel"/>
    <w:tmpl w:val="FDE8369C"/>
    <w:lvl w:ilvl="0" w:tplc="8AD45A4E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C48478B"/>
    <w:multiLevelType w:val="hybridMultilevel"/>
    <w:tmpl w:val="9BA48132"/>
    <w:lvl w:ilvl="0" w:tplc="03D8C232">
      <w:start w:val="1"/>
      <w:numFmt w:val="decimal"/>
      <w:pStyle w:val="berschrift1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47E2C"/>
    <w:multiLevelType w:val="hybridMultilevel"/>
    <w:tmpl w:val="C68ED89C"/>
    <w:lvl w:ilvl="0" w:tplc="C4429B3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86976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17BCC"/>
    <w:multiLevelType w:val="hybridMultilevel"/>
    <w:tmpl w:val="1DF8F6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92A7F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2620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9F41A4"/>
    <w:multiLevelType w:val="hybridMultilevel"/>
    <w:tmpl w:val="B502AD08"/>
    <w:lvl w:ilvl="0" w:tplc="406AA634">
      <w:start w:val="1"/>
      <w:numFmt w:val="upperLetter"/>
      <w:pStyle w:val="KeineGlieder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764DD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B51D5E"/>
    <w:multiLevelType w:val="hybridMultilevel"/>
    <w:tmpl w:val="2E7239F0"/>
    <w:lvl w:ilvl="0" w:tplc="1FFED3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B1F556A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4136F5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A47D38"/>
    <w:multiLevelType w:val="hybridMultilevel"/>
    <w:tmpl w:val="391A0A86"/>
    <w:lvl w:ilvl="0" w:tplc="32240FD4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4" w15:restartNumberingAfterBreak="0">
    <w:nsid w:val="47374E9F"/>
    <w:multiLevelType w:val="hybridMultilevel"/>
    <w:tmpl w:val="DEC6E3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933724"/>
    <w:multiLevelType w:val="multilevel"/>
    <w:tmpl w:val="594C20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09067C2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94661"/>
    <w:multiLevelType w:val="hybridMultilevel"/>
    <w:tmpl w:val="5C0A5B1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AE1E7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0F6004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054FFC"/>
    <w:multiLevelType w:val="hybridMultilevel"/>
    <w:tmpl w:val="B73E3E4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6A4430"/>
    <w:multiLevelType w:val="multilevel"/>
    <w:tmpl w:val="37F40E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81955A5"/>
    <w:multiLevelType w:val="hybridMultilevel"/>
    <w:tmpl w:val="D05E4000"/>
    <w:lvl w:ilvl="0" w:tplc="8FBA578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C1C3637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9B00DC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573958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6C383B"/>
    <w:multiLevelType w:val="multilevel"/>
    <w:tmpl w:val="E4400C88"/>
    <w:lvl w:ilvl="0">
      <w:start w:val="1"/>
      <w:numFmt w:val="upperLetter"/>
      <w:lvlText w:val="%1."/>
      <w:lvlJc w:val="left"/>
      <w:pPr>
        <w:ind w:left="0" w:hanging="360"/>
      </w:pPr>
      <w:rPr>
        <w:rFonts w:hint="default"/>
      </w:rPr>
    </w:lvl>
    <w:lvl w:ilvl="1">
      <w:start w:val="2"/>
      <w:numFmt w:val="decimal"/>
      <w:pStyle w:val="berschrift2"/>
      <w:lvlText w:val="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1440"/>
        </w:tabs>
        <w:ind w:left="567" w:hanging="567"/>
      </w:pPr>
      <w:rPr>
        <w:rFonts w:ascii="Arial" w:hAnsi="Arial"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840805004">
    <w:abstractNumId w:val="27"/>
  </w:num>
  <w:num w:numId="2" w16cid:durableId="1075740552">
    <w:abstractNumId w:val="19"/>
  </w:num>
  <w:num w:numId="3" w16cid:durableId="1673871781">
    <w:abstractNumId w:val="13"/>
  </w:num>
  <w:num w:numId="4" w16cid:durableId="1655060152">
    <w:abstractNumId w:val="8"/>
  </w:num>
  <w:num w:numId="5" w16cid:durableId="1395616099">
    <w:abstractNumId w:val="12"/>
  </w:num>
  <w:num w:numId="6" w16cid:durableId="1071077598">
    <w:abstractNumId w:val="26"/>
  </w:num>
  <w:num w:numId="7" w16cid:durableId="92407851">
    <w:abstractNumId w:val="11"/>
  </w:num>
  <w:num w:numId="8" w16cid:durableId="138806357">
    <w:abstractNumId w:val="24"/>
  </w:num>
  <w:num w:numId="9" w16cid:durableId="1447656455">
    <w:abstractNumId w:val="0"/>
  </w:num>
  <w:num w:numId="10" w16cid:durableId="1736973064">
    <w:abstractNumId w:val="17"/>
  </w:num>
  <w:num w:numId="11" w16cid:durableId="1022323702">
    <w:abstractNumId w:val="20"/>
  </w:num>
  <w:num w:numId="12" w16cid:durableId="217984734">
    <w:abstractNumId w:val="7"/>
  </w:num>
  <w:num w:numId="13" w16cid:durableId="803548325">
    <w:abstractNumId w:val="18"/>
  </w:num>
  <w:num w:numId="14" w16cid:durableId="1790314515">
    <w:abstractNumId w:val="16"/>
  </w:num>
  <w:num w:numId="15" w16cid:durableId="1783528920">
    <w:abstractNumId w:val="9"/>
  </w:num>
  <w:num w:numId="16" w16cid:durableId="310407074">
    <w:abstractNumId w:val="25"/>
  </w:num>
  <w:num w:numId="17" w16cid:durableId="2061243971">
    <w:abstractNumId w:val="4"/>
  </w:num>
  <w:num w:numId="18" w16cid:durableId="1347100984">
    <w:abstractNumId w:val="6"/>
  </w:num>
  <w:num w:numId="19" w16cid:durableId="2047173127">
    <w:abstractNumId w:val="14"/>
  </w:num>
  <w:num w:numId="20" w16cid:durableId="2000113467">
    <w:abstractNumId w:val="27"/>
  </w:num>
  <w:num w:numId="21" w16cid:durableId="523784642">
    <w:abstractNumId w:val="27"/>
  </w:num>
  <w:num w:numId="22" w16cid:durableId="1707218006">
    <w:abstractNumId w:val="27"/>
  </w:num>
  <w:num w:numId="23" w16cid:durableId="175733892">
    <w:abstractNumId w:val="27"/>
  </w:num>
  <w:num w:numId="24" w16cid:durableId="156728912">
    <w:abstractNumId w:val="27"/>
  </w:num>
  <w:num w:numId="25" w16cid:durableId="188032160">
    <w:abstractNumId w:val="15"/>
  </w:num>
  <w:num w:numId="26" w16cid:durableId="338772293">
    <w:abstractNumId w:val="22"/>
  </w:num>
  <w:num w:numId="27" w16cid:durableId="858012365">
    <w:abstractNumId w:val="27"/>
  </w:num>
  <w:num w:numId="28" w16cid:durableId="848326395">
    <w:abstractNumId w:val="27"/>
  </w:num>
  <w:num w:numId="29" w16cid:durableId="1762529668">
    <w:abstractNumId w:val="27"/>
  </w:num>
  <w:num w:numId="30" w16cid:durableId="529492130">
    <w:abstractNumId w:val="27"/>
  </w:num>
  <w:num w:numId="31" w16cid:durableId="576861409">
    <w:abstractNumId w:val="5"/>
  </w:num>
  <w:num w:numId="32" w16cid:durableId="237177801">
    <w:abstractNumId w:val="21"/>
  </w:num>
  <w:num w:numId="33" w16cid:durableId="864902885">
    <w:abstractNumId w:val="1"/>
  </w:num>
  <w:num w:numId="34" w16cid:durableId="1747720919">
    <w:abstractNumId w:val="3"/>
  </w:num>
  <w:num w:numId="35" w16cid:durableId="1222014247">
    <w:abstractNumId w:val="23"/>
  </w:num>
  <w:num w:numId="36" w16cid:durableId="808593578">
    <w:abstractNumId w:val="10"/>
  </w:num>
  <w:num w:numId="37" w16cid:durableId="1552693767">
    <w:abstractNumId w:val="2"/>
  </w:num>
  <w:num w:numId="38" w16cid:durableId="389577338">
    <w:abstractNumId w:val="2"/>
    <w:lvlOverride w:ilvl="0">
      <w:startOverride w:val="5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activeWritingStyle w:appName="MSWord" w:lang="de-DE" w:vendorID="9" w:dllVersion="512" w:checkStyle="1"/>
  <w:proofState w:spelling="clean"/>
  <w:attachedTemplate r:id="rId1"/>
  <w:documentProtection w:edit="readOnly" w:enforcement="1" w:cryptProviderType="rsaAES" w:cryptAlgorithmClass="hash" w:cryptAlgorithmType="typeAny" w:cryptAlgorithmSid="14" w:cryptSpinCount="100000" w:hash="0QueVgptoHurCpvid1D9V4KmU9kaJQRcRqwlIaYKQQgtj84p3PyOZzJ/Q6kVm9MimKejo7kFVDLd2wXmSzhZGA==" w:salt="TtxeVvrNi9/otDITk1M9vg=="/>
  <w:defaultTabStop w:val="709"/>
  <w:autoHyphenation/>
  <w:hyphenationZone w:val="454"/>
  <w:doNotHyphenateCaps/>
  <w:noPunctuationKerning/>
  <w:characterSpacingControl w:val="doNotCompress"/>
  <w:hdrShapeDefaults>
    <o:shapedefaults v:ext="edit" spidmax="2104">
      <o:colormenu v:ext="edit" fill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9D6"/>
    <w:rsid w:val="00004A82"/>
    <w:rsid w:val="0001052E"/>
    <w:rsid w:val="0001159F"/>
    <w:rsid w:val="00024AF3"/>
    <w:rsid w:val="0002614C"/>
    <w:rsid w:val="00036EB6"/>
    <w:rsid w:val="0004239F"/>
    <w:rsid w:val="00047C78"/>
    <w:rsid w:val="00057D40"/>
    <w:rsid w:val="00063FF9"/>
    <w:rsid w:val="000738ED"/>
    <w:rsid w:val="00084EB5"/>
    <w:rsid w:val="000865C4"/>
    <w:rsid w:val="00091E9E"/>
    <w:rsid w:val="000951EC"/>
    <w:rsid w:val="000A3581"/>
    <w:rsid w:val="000B09EB"/>
    <w:rsid w:val="000B31D6"/>
    <w:rsid w:val="000B3E81"/>
    <w:rsid w:val="000C0F22"/>
    <w:rsid w:val="000C6065"/>
    <w:rsid w:val="000D171C"/>
    <w:rsid w:val="000D5D1C"/>
    <w:rsid w:val="000D6041"/>
    <w:rsid w:val="000E282F"/>
    <w:rsid w:val="000E7250"/>
    <w:rsid w:val="001054A9"/>
    <w:rsid w:val="00107373"/>
    <w:rsid w:val="0011093C"/>
    <w:rsid w:val="00116AD9"/>
    <w:rsid w:val="00117A76"/>
    <w:rsid w:val="0013144D"/>
    <w:rsid w:val="0014468B"/>
    <w:rsid w:val="0014541E"/>
    <w:rsid w:val="0014738A"/>
    <w:rsid w:val="00161A01"/>
    <w:rsid w:val="00165074"/>
    <w:rsid w:val="00174759"/>
    <w:rsid w:val="00177ACF"/>
    <w:rsid w:val="0018203C"/>
    <w:rsid w:val="00190708"/>
    <w:rsid w:val="00195389"/>
    <w:rsid w:val="001A0377"/>
    <w:rsid w:val="001B0A8A"/>
    <w:rsid w:val="001B2991"/>
    <w:rsid w:val="001B3A29"/>
    <w:rsid w:val="001B3D98"/>
    <w:rsid w:val="001B5435"/>
    <w:rsid w:val="001B5E85"/>
    <w:rsid w:val="001C234C"/>
    <w:rsid w:val="001C585E"/>
    <w:rsid w:val="001D1086"/>
    <w:rsid w:val="001D26E4"/>
    <w:rsid w:val="001E45DF"/>
    <w:rsid w:val="001F28EC"/>
    <w:rsid w:val="00203609"/>
    <w:rsid w:val="00207971"/>
    <w:rsid w:val="00211B72"/>
    <w:rsid w:val="00213618"/>
    <w:rsid w:val="00213CD0"/>
    <w:rsid w:val="00215467"/>
    <w:rsid w:val="002220CD"/>
    <w:rsid w:val="00225EAB"/>
    <w:rsid w:val="00235FF7"/>
    <w:rsid w:val="0024266E"/>
    <w:rsid w:val="002431AE"/>
    <w:rsid w:val="0025331F"/>
    <w:rsid w:val="0025742B"/>
    <w:rsid w:val="00281787"/>
    <w:rsid w:val="00285A7A"/>
    <w:rsid w:val="00287ACA"/>
    <w:rsid w:val="002A2C71"/>
    <w:rsid w:val="002A30F4"/>
    <w:rsid w:val="002A486C"/>
    <w:rsid w:val="002B40EE"/>
    <w:rsid w:val="002C158A"/>
    <w:rsid w:val="002C6894"/>
    <w:rsid w:val="002C70E7"/>
    <w:rsid w:val="002E37EB"/>
    <w:rsid w:val="002E7D13"/>
    <w:rsid w:val="002F2B3F"/>
    <w:rsid w:val="002F3DB3"/>
    <w:rsid w:val="0030023C"/>
    <w:rsid w:val="00300DD1"/>
    <w:rsid w:val="0031471C"/>
    <w:rsid w:val="00324F7C"/>
    <w:rsid w:val="00326641"/>
    <w:rsid w:val="00326A26"/>
    <w:rsid w:val="003370F8"/>
    <w:rsid w:val="00342423"/>
    <w:rsid w:val="00344EE0"/>
    <w:rsid w:val="00350622"/>
    <w:rsid w:val="0035448F"/>
    <w:rsid w:val="00361AB2"/>
    <w:rsid w:val="00364ACE"/>
    <w:rsid w:val="00364E6C"/>
    <w:rsid w:val="00374897"/>
    <w:rsid w:val="003A0743"/>
    <w:rsid w:val="003A52C8"/>
    <w:rsid w:val="003A6E69"/>
    <w:rsid w:val="003A74AE"/>
    <w:rsid w:val="003A7EB1"/>
    <w:rsid w:val="003B1DA4"/>
    <w:rsid w:val="003C0A06"/>
    <w:rsid w:val="003C55B7"/>
    <w:rsid w:val="003C61B4"/>
    <w:rsid w:val="003C6E5C"/>
    <w:rsid w:val="003D7253"/>
    <w:rsid w:val="003D76A5"/>
    <w:rsid w:val="003D7E72"/>
    <w:rsid w:val="003E31C3"/>
    <w:rsid w:val="003E4418"/>
    <w:rsid w:val="003F1290"/>
    <w:rsid w:val="003F1B40"/>
    <w:rsid w:val="003F53A7"/>
    <w:rsid w:val="0041049F"/>
    <w:rsid w:val="004131EA"/>
    <w:rsid w:val="004169B7"/>
    <w:rsid w:val="00420D91"/>
    <w:rsid w:val="004228CA"/>
    <w:rsid w:val="00426836"/>
    <w:rsid w:val="00430C6E"/>
    <w:rsid w:val="004432D7"/>
    <w:rsid w:val="004442C4"/>
    <w:rsid w:val="00447F95"/>
    <w:rsid w:val="004534C4"/>
    <w:rsid w:val="0046297E"/>
    <w:rsid w:val="00470045"/>
    <w:rsid w:val="00483A07"/>
    <w:rsid w:val="004949EF"/>
    <w:rsid w:val="00494FBF"/>
    <w:rsid w:val="004B32C0"/>
    <w:rsid w:val="004C3DEC"/>
    <w:rsid w:val="004D0F90"/>
    <w:rsid w:val="004D4696"/>
    <w:rsid w:val="004D4DF4"/>
    <w:rsid w:val="004D5251"/>
    <w:rsid w:val="004E1ADC"/>
    <w:rsid w:val="004F2386"/>
    <w:rsid w:val="004F57AD"/>
    <w:rsid w:val="004F751D"/>
    <w:rsid w:val="00501067"/>
    <w:rsid w:val="0050277A"/>
    <w:rsid w:val="005046DD"/>
    <w:rsid w:val="00505F83"/>
    <w:rsid w:val="00506C3D"/>
    <w:rsid w:val="00506E82"/>
    <w:rsid w:val="00511B4E"/>
    <w:rsid w:val="00514D5E"/>
    <w:rsid w:val="00521085"/>
    <w:rsid w:val="00522A6A"/>
    <w:rsid w:val="00524014"/>
    <w:rsid w:val="0052412D"/>
    <w:rsid w:val="00533C3A"/>
    <w:rsid w:val="005379FD"/>
    <w:rsid w:val="00540EDE"/>
    <w:rsid w:val="00541D19"/>
    <w:rsid w:val="0054689A"/>
    <w:rsid w:val="005468E2"/>
    <w:rsid w:val="005524DE"/>
    <w:rsid w:val="00555986"/>
    <w:rsid w:val="00561E80"/>
    <w:rsid w:val="00562AB8"/>
    <w:rsid w:val="0056524D"/>
    <w:rsid w:val="00571219"/>
    <w:rsid w:val="00576A60"/>
    <w:rsid w:val="00583D79"/>
    <w:rsid w:val="005932A0"/>
    <w:rsid w:val="00593A8C"/>
    <w:rsid w:val="005952B3"/>
    <w:rsid w:val="005A0CC9"/>
    <w:rsid w:val="005A3E3F"/>
    <w:rsid w:val="005B7774"/>
    <w:rsid w:val="005C0CA8"/>
    <w:rsid w:val="005C61A0"/>
    <w:rsid w:val="005D2852"/>
    <w:rsid w:val="005E3985"/>
    <w:rsid w:val="005E5C40"/>
    <w:rsid w:val="005F09E5"/>
    <w:rsid w:val="005F4BF1"/>
    <w:rsid w:val="00606DDC"/>
    <w:rsid w:val="00611470"/>
    <w:rsid w:val="00617822"/>
    <w:rsid w:val="006205B9"/>
    <w:rsid w:val="00622359"/>
    <w:rsid w:val="0063492C"/>
    <w:rsid w:val="00635A2E"/>
    <w:rsid w:val="00641CDF"/>
    <w:rsid w:val="00641D59"/>
    <w:rsid w:val="0065318B"/>
    <w:rsid w:val="006617A8"/>
    <w:rsid w:val="00675352"/>
    <w:rsid w:val="00683333"/>
    <w:rsid w:val="00683607"/>
    <w:rsid w:val="00683C72"/>
    <w:rsid w:val="006949FD"/>
    <w:rsid w:val="00695E35"/>
    <w:rsid w:val="006A0440"/>
    <w:rsid w:val="006A29B6"/>
    <w:rsid w:val="006B5856"/>
    <w:rsid w:val="006B685E"/>
    <w:rsid w:val="006B6DCD"/>
    <w:rsid w:val="006D7CA6"/>
    <w:rsid w:val="006E2A3D"/>
    <w:rsid w:val="006E407A"/>
    <w:rsid w:val="007056D4"/>
    <w:rsid w:val="0070574A"/>
    <w:rsid w:val="007105FD"/>
    <w:rsid w:val="00711D45"/>
    <w:rsid w:val="00712B9C"/>
    <w:rsid w:val="00714BA4"/>
    <w:rsid w:val="00714CB0"/>
    <w:rsid w:val="0072075B"/>
    <w:rsid w:val="0073454B"/>
    <w:rsid w:val="00760058"/>
    <w:rsid w:val="007631F8"/>
    <w:rsid w:val="007649D6"/>
    <w:rsid w:val="00764AF0"/>
    <w:rsid w:val="0076550D"/>
    <w:rsid w:val="0076646F"/>
    <w:rsid w:val="007664A2"/>
    <w:rsid w:val="007734B9"/>
    <w:rsid w:val="007747DF"/>
    <w:rsid w:val="0077751A"/>
    <w:rsid w:val="00783CB7"/>
    <w:rsid w:val="0078655B"/>
    <w:rsid w:val="00786C89"/>
    <w:rsid w:val="00794B36"/>
    <w:rsid w:val="0079672E"/>
    <w:rsid w:val="00797A49"/>
    <w:rsid w:val="007A2806"/>
    <w:rsid w:val="007C001D"/>
    <w:rsid w:val="007D0BB8"/>
    <w:rsid w:val="007D292E"/>
    <w:rsid w:val="007D34C6"/>
    <w:rsid w:val="007D4BDE"/>
    <w:rsid w:val="007E042D"/>
    <w:rsid w:val="007E15E9"/>
    <w:rsid w:val="007E1A2F"/>
    <w:rsid w:val="007E31A1"/>
    <w:rsid w:val="007F0E1B"/>
    <w:rsid w:val="007F3212"/>
    <w:rsid w:val="007F3E9A"/>
    <w:rsid w:val="007F4B44"/>
    <w:rsid w:val="007F65AA"/>
    <w:rsid w:val="007F75E1"/>
    <w:rsid w:val="008163B4"/>
    <w:rsid w:val="0082276D"/>
    <w:rsid w:val="008228CE"/>
    <w:rsid w:val="00823347"/>
    <w:rsid w:val="008327D0"/>
    <w:rsid w:val="00835668"/>
    <w:rsid w:val="0083586D"/>
    <w:rsid w:val="00843537"/>
    <w:rsid w:val="00844762"/>
    <w:rsid w:val="00845D7B"/>
    <w:rsid w:val="00852853"/>
    <w:rsid w:val="00855A09"/>
    <w:rsid w:val="008561EA"/>
    <w:rsid w:val="00862BE7"/>
    <w:rsid w:val="00872DF5"/>
    <w:rsid w:val="008757F3"/>
    <w:rsid w:val="0089234D"/>
    <w:rsid w:val="0089312D"/>
    <w:rsid w:val="00893D57"/>
    <w:rsid w:val="008946BE"/>
    <w:rsid w:val="00897B89"/>
    <w:rsid w:val="008A4133"/>
    <w:rsid w:val="008B28E6"/>
    <w:rsid w:val="008B6531"/>
    <w:rsid w:val="008C1CCD"/>
    <w:rsid w:val="008C3B89"/>
    <w:rsid w:val="008C55DC"/>
    <w:rsid w:val="008D176D"/>
    <w:rsid w:val="008E03F5"/>
    <w:rsid w:val="008E2353"/>
    <w:rsid w:val="008F5CC8"/>
    <w:rsid w:val="009024CE"/>
    <w:rsid w:val="00912DC5"/>
    <w:rsid w:val="00916691"/>
    <w:rsid w:val="00925362"/>
    <w:rsid w:val="0093104C"/>
    <w:rsid w:val="00934A2E"/>
    <w:rsid w:val="00936DFD"/>
    <w:rsid w:val="009441EB"/>
    <w:rsid w:val="00953501"/>
    <w:rsid w:val="00957063"/>
    <w:rsid w:val="00961413"/>
    <w:rsid w:val="00966E9F"/>
    <w:rsid w:val="00971A2F"/>
    <w:rsid w:val="0097274B"/>
    <w:rsid w:val="00974477"/>
    <w:rsid w:val="00981BBD"/>
    <w:rsid w:val="00982987"/>
    <w:rsid w:val="00991958"/>
    <w:rsid w:val="00993687"/>
    <w:rsid w:val="009A0DB3"/>
    <w:rsid w:val="009A73F9"/>
    <w:rsid w:val="009B44DE"/>
    <w:rsid w:val="009B5A9C"/>
    <w:rsid w:val="009D3D1A"/>
    <w:rsid w:val="009F18E8"/>
    <w:rsid w:val="009F4F92"/>
    <w:rsid w:val="00A01744"/>
    <w:rsid w:val="00A225E4"/>
    <w:rsid w:val="00A2279B"/>
    <w:rsid w:val="00A250E3"/>
    <w:rsid w:val="00A31701"/>
    <w:rsid w:val="00A409DB"/>
    <w:rsid w:val="00A46BBE"/>
    <w:rsid w:val="00A65DF9"/>
    <w:rsid w:val="00A73540"/>
    <w:rsid w:val="00A8020D"/>
    <w:rsid w:val="00A851DA"/>
    <w:rsid w:val="00A86A23"/>
    <w:rsid w:val="00A90501"/>
    <w:rsid w:val="00A93B56"/>
    <w:rsid w:val="00A9781E"/>
    <w:rsid w:val="00AA18A1"/>
    <w:rsid w:val="00AB14BB"/>
    <w:rsid w:val="00AD5F4A"/>
    <w:rsid w:val="00AE06CD"/>
    <w:rsid w:val="00AE0EED"/>
    <w:rsid w:val="00AE4110"/>
    <w:rsid w:val="00AE5BAE"/>
    <w:rsid w:val="00AF5526"/>
    <w:rsid w:val="00B1575E"/>
    <w:rsid w:val="00B15F91"/>
    <w:rsid w:val="00B17E22"/>
    <w:rsid w:val="00B2491A"/>
    <w:rsid w:val="00B32E16"/>
    <w:rsid w:val="00B3507B"/>
    <w:rsid w:val="00B40D00"/>
    <w:rsid w:val="00B43469"/>
    <w:rsid w:val="00B44723"/>
    <w:rsid w:val="00B4777F"/>
    <w:rsid w:val="00B50396"/>
    <w:rsid w:val="00B5299B"/>
    <w:rsid w:val="00B57AE8"/>
    <w:rsid w:val="00B602D7"/>
    <w:rsid w:val="00B67225"/>
    <w:rsid w:val="00B676DD"/>
    <w:rsid w:val="00B73D3D"/>
    <w:rsid w:val="00B74717"/>
    <w:rsid w:val="00B85FD8"/>
    <w:rsid w:val="00B8663F"/>
    <w:rsid w:val="00B86D1C"/>
    <w:rsid w:val="00B92BAD"/>
    <w:rsid w:val="00B92D07"/>
    <w:rsid w:val="00BB0B21"/>
    <w:rsid w:val="00BB0F8E"/>
    <w:rsid w:val="00BB1151"/>
    <w:rsid w:val="00BC1BCA"/>
    <w:rsid w:val="00BC5D46"/>
    <w:rsid w:val="00BD180E"/>
    <w:rsid w:val="00BD5C02"/>
    <w:rsid w:val="00BF0A04"/>
    <w:rsid w:val="00C04558"/>
    <w:rsid w:val="00C04C05"/>
    <w:rsid w:val="00C15F9A"/>
    <w:rsid w:val="00C32E0F"/>
    <w:rsid w:val="00C33E97"/>
    <w:rsid w:val="00C3559F"/>
    <w:rsid w:val="00C41907"/>
    <w:rsid w:val="00C4447B"/>
    <w:rsid w:val="00C44EA9"/>
    <w:rsid w:val="00C524E5"/>
    <w:rsid w:val="00C52B28"/>
    <w:rsid w:val="00C55B80"/>
    <w:rsid w:val="00C60FB4"/>
    <w:rsid w:val="00C72F10"/>
    <w:rsid w:val="00C73352"/>
    <w:rsid w:val="00C76D49"/>
    <w:rsid w:val="00C76F90"/>
    <w:rsid w:val="00C81714"/>
    <w:rsid w:val="00C87086"/>
    <w:rsid w:val="00C87DDB"/>
    <w:rsid w:val="00CA5906"/>
    <w:rsid w:val="00CA5ED9"/>
    <w:rsid w:val="00CA747A"/>
    <w:rsid w:val="00CC7B11"/>
    <w:rsid w:val="00CD6801"/>
    <w:rsid w:val="00CE2F67"/>
    <w:rsid w:val="00CE42D1"/>
    <w:rsid w:val="00CF24EE"/>
    <w:rsid w:val="00CF443F"/>
    <w:rsid w:val="00CF5C0E"/>
    <w:rsid w:val="00D0432F"/>
    <w:rsid w:val="00D11154"/>
    <w:rsid w:val="00D114F9"/>
    <w:rsid w:val="00D141BB"/>
    <w:rsid w:val="00D148AC"/>
    <w:rsid w:val="00D175E3"/>
    <w:rsid w:val="00D233B0"/>
    <w:rsid w:val="00D240BD"/>
    <w:rsid w:val="00D27CC0"/>
    <w:rsid w:val="00D308B8"/>
    <w:rsid w:val="00D34576"/>
    <w:rsid w:val="00D45F57"/>
    <w:rsid w:val="00D46DAC"/>
    <w:rsid w:val="00D524D0"/>
    <w:rsid w:val="00D61DF6"/>
    <w:rsid w:val="00D67095"/>
    <w:rsid w:val="00D71CAF"/>
    <w:rsid w:val="00D75088"/>
    <w:rsid w:val="00D8038C"/>
    <w:rsid w:val="00D82171"/>
    <w:rsid w:val="00DA20C1"/>
    <w:rsid w:val="00DB24F7"/>
    <w:rsid w:val="00DB26E9"/>
    <w:rsid w:val="00DB3A12"/>
    <w:rsid w:val="00DB3F2E"/>
    <w:rsid w:val="00DB45BD"/>
    <w:rsid w:val="00DB6C74"/>
    <w:rsid w:val="00DD21C8"/>
    <w:rsid w:val="00DE319D"/>
    <w:rsid w:val="00DE3706"/>
    <w:rsid w:val="00DF6378"/>
    <w:rsid w:val="00E0321A"/>
    <w:rsid w:val="00E043EC"/>
    <w:rsid w:val="00E054A2"/>
    <w:rsid w:val="00E1375A"/>
    <w:rsid w:val="00E14250"/>
    <w:rsid w:val="00E1427B"/>
    <w:rsid w:val="00E1790D"/>
    <w:rsid w:val="00E32872"/>
    <w:rsid w:val="00E35259"/>
    <w:rsid w:val="00E409FA"/>
    <w:rsid w:val="00E420A8"/>
    <w:rsid w:val="00E44C3C"/>
    <w:rsid w:val="00E5245E"/>
    <w:rsid w:val="00E53CF6"/>
    <w:rsid w:val="00E61432"/>
    <w:rsid w:val="00E65298"/>
    <w:rsid w:val="00E65EF0"/>
    <w:rsid w:val="00E671A2"/>
    <w:rsid w:val="00E70B55"/>
    <w:rsid w:val="00E730D1"/>
    <w:rsid w:val="00E815F5"/>
    <w:rsid w:val="00E85E99"/>
    <w:rsid w:val="00E8718D"/>
    <w:rsid w:val="00E95DDD"/>
    <w:rsid w:val="00EB3FB1"/>
    <w:rsid w:val="00EB44B8"/>
    <w:rsid w:val="00EB542C"/>
    <w:rsid w:val="00EB7737"/>
    <w:rsid w:val="00EB7D0F"/>
    <w:rsid w:val="00EC769A"/>
    <w:rsid w:val="00EC79E8"/>
    <w:rsid w:val="00EC7B25"/>
    <w:rsid w:val="00ED5E59"/>
    <w:rsid w:val="00ED7C63"/>
    <w:rsid w:val="00EE6518"/>
    <w:rsid w:val="00EE7FAD"/>
    <w:rsid w:val="00EF39B2"/>
    <w:rsid w:val="00F002BF"/>
    <w:rsid w:val="00F02FF5"/>
    <w:rsid w:val="00F0495D"/>
    <w:rsid w:val="00F11959"/>
    <w:rsid w:val="00F12F90"/>
    <w:rsid w:val="00F148AA"/>
    <w:rsid w:val="00F1749C"/>
    <w:rsid w:val="00F3521F"/>
    <w:rsid w:val="00F44470"/>
    <w:rsid w:val="00F51740"/>
    <w:rsid w:val="00F544AE"/>
    <w:rsid w:val="00F552B0"/>
    <w:rsid w:val="00F60A39"/>
    <w:rsid w:val="00F628A2"/>
    <w:rsid w:val="00F62AA8"/>
    <w:rsid w:val="00F7273D"/>
    <w:rsid w:val="00F804E7"/>
    <w:rsid w:val="00F80551"/>
    <w:rsid w:val="00F8533C"/>
    <w:rsid w:val="00F85D71"/>
    <w:rsid w:val="00F90106"/>
    <w:rsid w:val="00FB6E86"/>
    <w:rsid w:val="00FC0614"/>
    <w:rsid w:val="00FC1ABC"/>
    <w:rsid w:val="00FC5C3C"/>
    <w:rsid w:val="00FD09F2"/>
    <w:rsid w:val="00FD21C2"/>
    <w:rsid w:val="00FD5BFC"/>
    <w:rsid w:val="00FE1E06"/>
    <w:rsid w:val="00FE6A70"/>
    <w:rsid w:val="00FF5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04">
      <o:colormenu v:ext="edit" fillcolor="none"/>
    </o:shapedefaults>
    <o:shapelayout v:ext="edit">
      <o:idmap v:ext="edit" data="1"/>
    </o:shapelayout>
  </w:shapeDefaults>
  <w:decimalSymbol w:val=","/>
  <w:listSeparator w:val=";"/>
  <w14:docId w14:val="5AD86003"/>
  <w15:docId w15:val="{BD72431B-7D59-4CF6-B866-89A14630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250E3"/>
    <w:pPr>
      <w:spacing w:line="288" w:lineRule="auto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DB45BD"/>
    <w:pPr>
      <w:keepNext/>
      <w:numPr>
        <w:numId w:val="37"/>
      </w:numPr>
      <w:outlineLvl w:val="0"/>
    </w:pPr>
    <w:rPr>
      <w:b/>
      <w:bCs/>
      <w:lang w:val="en-AU"/>
    </w:rPr>
  </w:style>
  <w:style w:type="paragraph" w:styleId="berschrift2">
    <w:name w:val="heading 2"/>
    <w:basedOn w:val="Standard"/>
    <w:next w:val="Standard"/>
    <w:link w:val="berschrift2Zchn"/>
    <w:qFormat/>
    <w:rsid w:val="00961413"/>
    <w:pPr>
      <w:keepNext/>
      <w:keepLines/>
      <w:numPr>
        <w:ilvl w:val="1"/>
        <w:numId w:val="1"/>
      </w:numPr>
      <w:tabs>
        <w:tab w:val="left" w:pos="851"/>
      </w:tabs>
      <w:suppressAutoHyphens/>
      <w:spacing w:before="480" w:after="240" w:line="240" w:lineRule="auto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1C585E"/>
    <w:pPr>
      <w:keepNext/>
      <w:keepLines/>
      <w:numPr>
        <w:ilvl w:val="2"/>
        <w:numId w:val="1"/>
      </w:numPr>
      <w:spacing w:before="360" w:after="120" w:line="240" w:lineRule="auto"/>
      <w:outlineLvl w:val="2"/>
    </w:pPr>
    <w:rPr>
      <w:b/>
      <w:bCs/>
    </w:rPr>
  </w:style>
  <w:style w:type="paragraph" w:styleId="berschrift4">
    <w:name w:val="heading 4"/>
    <w:basedOn w:val="Standard"/>
    <w:next w:val="Standard"/>
    <w:autoRedefine/>
    <w:qFormat/>
    <w:rsid w:val="00D82171"/>
    <w:pPr>
      <w:keepNext/>
      <w:keepLines/>
      <w:numPr>
        <w:ilvl w:val="3"/>
        <w:numId w:val="1"/>
      </w:numPr>
      <w:spacing w:before="240" w:after="120" w:line="240" w:lineRule="auto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rsid w:val="00A250E3"/>
    <w:pPr>
      <w:keepNext/>
      <w:keepLines/>
      <w:numPr>
        <w:ilvl w:val="4"/>
        <w:numId w:val="1"/>
      </w:numPr>
      <w:spacing w:before="12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A250E3"/>
    <w:pPr>
      <w:keepNext/>
      <w:spacing w:after="240"/>
      <w:outlineLvl w:val="5"/>
    </w:pPr>
    <w:rPr>
      <w:b/>
      <w:bCs/>
      <w:sz w:val="36"/>
    </w:rPr>
  </w:style>
  <w:style w:type="paragraph" w:styleId="berschrift7">
    <w:name w:val="heading 7"/>
    <w:basedOn w:val="Standard"/>
    <w:next w:val="Standard"/>
    <w:qFormat/>
    <w:rsid w:val="00A250E3"/>
    <w:pPr>
      <w:spacing w:before="240" w:after="60" w:line="240" w:lineRule="auto"/>
      <w:outlineLvl w:val="6"/>
    </w:pPr>
    <w:rPr>
      <w:rFonts w:ascii="Times New Roman" w:hAnsi="Times New Roman"/>
      <w:color w:val="000000"/>
      <w:sz w:val="24"/>
    </w:rPr>
  </w:style>
  <w:style w:type="paragraph" w:styleId="berschrift8">
    <w:name w:val="heading 8"/>
    <w:basedOn w:val="Standard"/>
    <w:next w:val="Standard"/>
    <w:qFormat/>
    <w:rsid w:val="00A250E3"/>
    <w:pPr>
      <w:spacing w:before="240" w:after="60" w:line="240" w:lineRule="auto"/>
      <w:outlineLvl w:val="7"/>
    </w:pPr>
    <w:rPr>
      <w:rFonts w:ascii="Times New Roman" w:hAnsi="Times New Roman"/>
      <w:i/>
      <w:iCs/>
      <w:color w:val="000000"/>
      <w:sz w:val="24"/>
    </w:rPr>
  </w:style>
  <w:style w:type="paragraph" w:styleId="berschrift9">
    <w:name w:val="heading 9"/>
    <w:basedOn w:val="Standard"/>
    <w:next w:val="Standard"/>
    <w:qFormat/>
    <w:rsid w:val="00A250E3"/>
    <w:pPr>
      <w:spacing w:before="240" w:after="60" w:line="240" w:lineRule="auto"/>
      <w:outlineLvl w:val="8"/>
    </w:pPr>
    <w:rPr>
      <w:rFonts w:cs="Arial"/>
      <w:color w:val="000000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semiHidden/>
    <w:rsid w:val="00A250E3"/>
    <w:rPr>
      <w:sz w:val="18"/>
      <w:szCs w:val="20"/>
    </w:rPr>
  </w:style>
  <w:style w:type="paragraph" w:styleId="Fuzeile">
    <w:name w:val="footer"/>
    <w:basedOn w:val="Standard"/>
    <w:link w:val="FuzeileZchn"/>
    <w:uiPriority w:val="99"/>
    <w:rsid w:val="00A250E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A250E3"/>
    <w:rPr>
      <w:rFonts w:ascii="Arial" w:hAnsi="Arial"/>
    </w:rPr>
  </w:style>
  <w:style w:type="paragraph" w:styleId="Kopfzeile">
    <w:name w:val="header"/>
    <w:basedOn w:val="Standard"/>
    <w:link w:val="KopfzeileZchn"/>
    <w:rsid w:val="00A250E3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A250E3"/>
    <w:pPr>
      <w:spacing w:before="120"/>
      <w:ind w:left="708"/>
    </w:pPr>
  </w:style>
  <w:style w:type="character" w:styleId="Funotenzeichen">
    <w:name w:val="footnote reference"/>
    <w:basedOn w:val="Absatz-Standardschriftart"/>
    <w:semiHidden/>
    <w:rsid w:val="00A250E3"/>
    <w:rPr>
      <w:rFonts w:ascii="Arial" w:hAnsi="Arial"/>
      <w:vertAlign w:val="superscript"/>
    </w:rPr>
  </w:style>
  <w:style w:type="paragraph" w:styleId="Textkrper-Einzug2">
    <w:name w:val="Body Text Indent 2"/>
    <w:basedOn w:val="Standard"/>
    <w:semiHidden/>
    <w:rsid w:val="00A250E3"/>
    <w:pPr>
      <w:ind w:left="708"/>
    </w:pPr>
    <w:rPr>
      <w:sz w:val="20"/>
    </w:rPr>
  </w:style>
  <w:style w:type="paragraph" w:styleId="Textkrper">
    <w:name w:val="Body Text"/>
    <w:basedOn w:val="Standard"/>
    <w:semiHidden/>
    <w:rsid w:val="00A250E3"/>
    <w:rPr>
      <w:u w:val="single"/>
    </w:rPr>
  </w:style>
  <w:style w:type="paragraph" w:styleId="Textkrper-Einzug3">
    <w:name w:val="Body Text Indent 3"/>
    <w:basedOn w:val="Standard"/>
    <w:semiHidden/>
    <w:rsid w:val="00A250E3"/>
    <w:pPr>
      <w:ind w:left="708"/>
    </w:pPr>
    <w:rPr>
      <w:i/>
      <w:iCs/>
      <w:sz w:val="20"/>
    </w:rPr>
  </w:style>
  <w:style w:type="paragraph" w:styleId="Textkrper2">
    <w:name w:val="Body Text 2"/>
    <w:basedOn w:val="Standard"/>
    <w:semiHidden/>
    <w:rsid w:val="00A250E3"/>
    <w:pPr>
      <w:spacing w:after="120"/>
    </w:pPr>
    <w:rPr>
      <w:color w:val="0000FF"/>
    </w:rPr>
  </w:style>
  <w:style w:type="paragraph" w:styleId="Textkrper3">
    <w:name w:val="Body Text 3"/>
    <w:basedOn w:val="Standard"/>
    <w:semiHidden/>
    <w:rsid w:val="00A250E3"/>
    <w:rPr>
      <w:b/>
      <w:bCs/>
    </w:rPr>
  </w:style>
  <w:style w:type="paragraph" w:styleId="Verzeichnis1">
    <w:name w:val="toc 1"/>
    <w:basedOn w:val="Standard"/>
    <w:next w:val="Standard"/>
    <w:autoRedefine/>
    <w:uiPriority w:val="39"/>
    <w:rsid w:val="00511B4E"/>
    <w:pPr>
      <w:tabs>
        <w:tab w:val="left" w:pos="880"/>
        <w:tab w:val="right" w:leader="dot" w:pos="9060"/>
      </w:tabs>
      <w:spacing w:after="120" w:line="240" w:lineRule="auto"/>
      <w:ind w:left="567" w:hanging="567"/>
    </w:pPr>
    <w:rPr>
      <w:bCs/>
      <w:noProof/>
    </w:rPr>
  </w:style>
  <w:style w:type="paragraph" w:styleId="Verzeichnis2">
    <w:name w:val="toc 2"/>
    <w:basedOn w:val="Standard"/>
    <w:next w:val="Standard"/>
    <w:autoRedefine/>
    <w:uiPriority w:val="39"/>
    <w:rsid w:val="004D4DF4"/>
    <w:pPr>
      <w:tabs>
        <w:tab w:val="left" w:pos="880"/>
        <w:tab w:val="right" w:leader="dot" w:pos="9060"/>
      </w:tabs>
      <w:spacing w:before="240" w:after="60" w:line="240" w:lineRule="auto"/>
      <w:ind w:left="567" w:hanging="567"/>
    </w:pPr>
    <w:rPr>
      <w:bCs/>
      <w:noProof/>
    </w:rPr>
  </w:style>
  <w:style w:type="paragraph" w:styleId="Verzeichnis3">
    <w:name w:val="toc 3"/>
    <w:basedOn w:val="Standard"/>
    <w:next w:val="Standard"/>
    <w:autoRedefine/>
    <w:uiPriority w:val="39"/>
    <w:rsid w:val="00E35259"/>
    <w:pPr>
      <w:tabs>
        <w:tab w:val="left" w:pos="880"/>
        <w:tab w:val="right" w:leader="dot" w:pos="9060"/>
      </w:tabs>
    </w:pPr>
  </w:style>
  <w:style w:type="paragraph" w:styleId="Verzeichnis4">
    <w:name w:val="toc 4"/>
    <w:basedOn w:val="Standard"/>
    <w:next w:val="Standard"/>
    <w:autoRedefine/>
    <w:uiPriority w:val="39"/>
    <w:rsid w:val="003A6E69"/>
    <w:pPr>
      <w:tabs>
        <w:tab w:val="left" w:pos="880"/>
        <w:tab w:val="right" w:leader="dot" w:pos="9060"/>
      </w:tabs>
    </w:pPr>
  </w:style>
  <w:style w:type="paragraph" w:styleId="Verzeichnis5">
    <w:name w:val="toc 5"/>
    <w:basedOn w:val="Standard"/>
    <w:next w:val="Standard"/>
    <w:autoRedefine/>
    <w:semiHidden/>
    <w:rsid w:val="00A250E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A250E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A250E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A250E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A250E3"/>
    <w:pPr>
      <w:ind w:left="1760"/>
    </w:pPr>
  </w:style>
  <w:style w:type="character" w:styleId="Hyperlink">
    <w:name w:val="Hyperlink"/>
    <w:basedOn w:val="Absatz-Standardschriftart"/>
    <w:uiPriority w:val="99"/>
    <w:rsid w:val="00A250E3"/>
    <w:rPr>
      <w:color w:val="0000FF"/>
      <w:u w:val="single"/>
    </w:rPr>
  </w:style>
  <w:style w:type="paragraph" w:styleId="Listenabsatz">
    <w:name w:val="List Paragraph"/>
    <w:aliases w:val="Tabellentext bullet"/>
    <w:basedOn w:val="Standard"/>
    <w:link w:val="ListenabsatzZchn"/>
    <w:uiPriority w:val="34"/>
    <w:qFormat/>
    <w:rsid w:val="00A250E3"/>
    <w:pPr>
      <w:spacing w:line="240" w:lineRule="auto"/>
      <w:ind w:left="708"/>
    </w:pPr>
  </w:style>
  <w:style w:type="character" w:styleId="Kommentarzeichen">
    <w:name w:val="annotation reference"/>
    <w:basedOn w:val="Absatz-Standardschriftart"/>
    <w:uiPriority w:val="99"/>
    <w:semiHidden/>
    <w:rsid w:val="00A25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250E3"/>
    <w:pPr>
      <w:spacing w:line="240" w:lineRule="auto"/>
    </w:pPr>
    <w:rPr>
      <w:sz w:val="20"/>
      <w:szCs w:val="20"/>
    </w:rPr>
  </w:style>
  <w:style w:type="paragraph" w:customStyle="1" w:styleId="berschriftEbene1">
    <w:name w:val="+Überschrift_Ebene1"/>
    <w:basedOn w:val="Standard"/>
    <w:next w:val="Standard"/>
    <w:autoRedefine/>
    <w:rsid w:val="00A250E3"/>
    <w:pPr>
      <w:spacing w:line="240" w:lineRule="auto"/>
    </w:pPr>
    <w:rPr>
      <w:b/>
      <w:bCs/>
      <w:noProof/>
      <w:szCs w:val="20"/>
    </w:rPr>
  </w:style>
  <w:style w:type="paragraph" w:customStyle="1" w:styleId="Standard0">
    <w:name w:val="+Standard"/>
    <w:basedOn w:val="berschriftEbene1"/>
    <w:rsid w:val="00A250E3"/>
    <w:rPr>
      <w:b w:val="0"/>
    </w:rPr>
  </w:style>
  <w:style w:type="paragraph" w:customStyle="1" w:styleId="projuniortext">
    <w:name w:val="pro junior text"/>
    <w:basedOn w:val="Standard"/>
    <w:rsid w:val="00A250E3"/>
    <w:pPr>
      <w:spacing w:line="240" w:lineRule="auto"/>
      <w:jc w:val="both"/>
    </w:pPr>
  </w:style>
  <w:style w:type="paragraph" w:styleId="Beschriftung">
    <w:name w:val="caption"/>
    <w:basedOn w:val="Standard"/>
    <w:next w:val="Standard"/>
    <w:qFormat/>
    <w:rsid w:val="00A250E3"/>
    <w:pPr>
      <w:spacing w:before="120" w:after="120" w:line="240" w:lineRule="auto"/>
    </w:pPr>
    <w:rPr>
      <w:b/>
      <w:bCs/>
      <w:sz w:val="20"/>
      <w:szCs w:val="20"/>
    </w:rPr>
  </w:style>
  <w:style w:type="paragraph" w:customStyle="1" w:styleId="Tabellenkopf">
    <w:name w:val="Tabellenkopf"/>
    <w:basedOn w:val="Standard"/>
    <w:rsid w:val="00A250E3"/>
    <w:pPr>
      <w:spacing w:before="40" w:after="40" w:line="240" w:lineRule="auto"/>
    </w:pPr>
    <w:rPr>
      <w:rFonts w:ascii="Tahoma" w:hAnsi="Tahoma"/>
      <w:b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3A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46DD"/>
    <w:pPr>
      <w:spacing w:line="288" w:lineRule="auto"/>
    </w:pPr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46D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5046DD"/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rsid w:val="001C585E"/>
    <w:rPr>
      <w:rFonts w:ascii="Arial" w:hAnsi="Arial"/>
      <w:b/>
      <w:bCs/>
      <w:sz w:val="22"/>
      <w:szCs w:val="24"/>
    </w:rPr>
  </w:style>
  <w:style w:type="paragraph" w:customStyle="1" w:styleId="TabellenschriftArialNarrow">
    <w:name w:val="Tabellenschrift Arial Narrow"/>
    <w:basedOn w:val="Standard"/>
    <w:rsid w:val="00562AB8"/>
    <w:pPr>
      <w:spacing w:before="60" w:after="60" w:line="240" w:lineRule="auto"/>
    </w:pPr>
    <w:rPr>
      <w:rFonts w:ascii="Arial Narrow" w:hAnsi="Arial Narrow" w:cs="Arial"/>
      <w:sz w:val="20"/>
      <w:szCs w:val="20"/>
    </w:rPr>
  </w:style>
  <w:style w:type="paragraph" w:customStyle="1" w:styleId="VorwortInhaltTabellenundAbbildungsverzeichnis">
    <w:name w:val="Vorwort / Inhalt / Tabellen und Abbildungsverzeichnis"/>
    <w:basedOn w:val="Standard"/>
    <w:next w:val="Standard"/>
    <w:rsid w:val="00562AB8"/>
    <w:pPr>
      <w:keepNext/>
      <w:pageBreakBefore/>
      <w:spacing w:before="960" w:after="480" w:line="240" w:lineRule="auto"/>
    </w:pPr>
    <w:rPr>
      <w:b/>
      <w:sz w:val="27"/>
      <w:szCs w:val="20"/>
    </w:rPr>
  </w:style>
  <w:style w:type="table" w:styleId="Tabellenraster">
    <w:name w:val="Table Grid"/>
    <w:basedOn w:val="NormaleTabelle"/>
    <w:uiPriority w:val="59"/>
    <w:rsid w:val="00562AB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5C0CA8"/>
    <w:rPr>
      <w:rFonts w:ascii="Arial" w:hAnsi="Arial"/>
      <w:sz w:val="22"/>
      <w:szCs w:val="24"/>
    </w:rPr>
  </w:style>
  <w:style w:type="character" w:customStyle="1" w:styleId="ListenabsatzZchn">
    <w:name w:val="Listenabsatz Zchn"/>
    <w:aliases w:val="Tabellentext bullet Zchn"/>
    <w:basedOn w:val="Absatz-Standardschriftart"/>
    <w:link w:val="Listenabsatz"/>
    <w:uiPriority w:val="34"/>
    <w:locked/>
    <w:rsid w:val="00794B36"/>
    <w:rPr>
      <w:rFonts w:ascii="Arial" w:hAnsi="Arial"/>
      <w:sz w:val="22"/>
      <w:szCs w:val="24"/>
    </w:rPr>
  </w:style>
  <w:style w:type="paragraph" w:customStyle="1" w:styleId="KassentextoE">
    <w:name w:val="Kassentexto.E."/>
    <w:basedOn w:val="Standard"/>
    <w:rsid w:val="00D46DAC"/>
    <w:pPr>
      <w:widowControl w:val="0"/>
      <w:spacing w:line="240" w:lineRule="auto"/>
      <w:jc w:val="both"/>
    </w:pPr>
    <w:rPr>
      <w:rFonts w:ascii="Arial Narrow" w:hAnsi="Arial Narrow"/>
      <w:szCs w:val="20"/>
    </w:rPr>
  </w:style>
  <w:style w:type="paragraph" w:customStyle="1" w:styleId="4BVTextnum">
    <w:name w:val="4 BV Text num"/>
    <w:basedOn w:val="Standard"/>
    <w:qFormat/>
    <w:rsid w:val="00D46DAC"/>
    <w:pPr>
      <w:numPr>
        <w:ilvl w:val="1"/>
        <w:numId w:val="2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lang w:eastAsia="en-US"/>
    </w:rPr>
  </w:style>
  <w:style w:type="paragraph" w:customStyle="1" w:styleId="3BVberschriftnum">
    <w:name w:val="3 BV Überschrift num"/>
    <w:basedOn w:val="berschrift1"/>
    <w:qFormat/>
    <w:rsid w:val="00D46DAC"/>
    <w:pPr>
      <w:numPr>
        <w:numId w:val="2"/>
      </w:numPr>
      <w:tabs>
        <w:tab w:val="left" w:pos="567"/>
      </w:tabs>
      <w:spacing w:before="480" w:line="360" w:lineRule="auto"/>
      <w:ind w:left="567" w:hanging="567"/>
      <w:jc w:val="both"/>
    </w:pPr>
    <w:rPr>
      <w:bCs w:val="0"/>
      <w:spacing w:val="5"/>
      <w:lang w:eastAsia="en-US"/>
    </w:rPr>
  </w:style>
  <w:style w:type="paragraph" w:customStyle="1" w:styleId="Default">
    <w:name w:val="Default"/>
    <w:rsid w:val="00D46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5E5C40"/>
    <w:rPr>
      <w:rFonts w:ascii="Arial" w:hAnsi="Arial" w:cs="Arial"/>
      <w:b/>
      <w:bCs/>
      <w:iCs/>
      <w:sz w:val="22"/>
      <w:szCs w:val="28"/>
    </w:rPr>
  </w:style>
  <w:style w:type="character" w:customStyle="1" w:styleId="zit">
    <w:name w:val="zit"/>
    <w:basedOn w:val="Absatz-Standardschriftart"/>
    <w:rsid w:val="00B86D1C"/>
  </w:style>
  <w:style w:type="paragraph" w:styleId="StandardWeb">
    <w:name w:val="Normal (Web)"/>
    <w:basedOn w:val="Standard"/>
    <w:uiPriority w:val="99"/>
    <w:semiHidden/>
    <w:unhideWhenUsed/>
    <w:rsid w:val="00B86D1C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character" w:styleId="Hervorhebung">
    <w:name w:val="Emphasis"/>
    <w:basedOn w:val="Absatz-Standardschriftart"/>
    <w:uiPriority w:val="20"/>
    <w:qFormat/>
    <w:rsid w:val="00B86D1C"/>
    <w:rPr>
      <w:i/>
      <w:iCs/>
    </w:rPr>
  </w:style>
  <w:style w:type="character" w:styleId="BesuchterLink">
    <w:name w:val="FollowedHyperlink"/>
    <w:basedOn w:val="Absatz-Standardschriftart"/>
    <w:uiPriority w:val="99"/>
    <w:semiHidden/>
    <w:unhideWhenUsed/>
    <w:rsid w:val="00FE6A70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F02FF5"/>
    <w:rPr>
      <w:rFonts w:ascii="Arial" w:hAnsi="Arial"/>
      <w:sz w:val="22"/>
      <w:szCs w:val="24"/>
    </w:rPr>
  </w:style>
  <w:style w:type="character" w:customStyle="1" w:styleId="FuzeileZchn">
    <w:name w:val="Fußzeile Zchn"/>
    <w:basedOn w:val="Absatz-Standardschriftart"/>
    <w:link w:val="Fuzeile"/>
    <w:uiPriority w:val="99"/>
    <w:locked/>
    <w:rsid w:val="001A0377"/>
    <w:rPr>
      <w:rFonts w:ascii="Arial" w:hAnsi="Arial"/>
      <w:sz w:val="22"/>
      <w:szCs w:val="24"/>
    </w:rPr>
  </w:style>
  <w:style w:type="paragraph" w:customStyle="1" w:styleId="KeineGliederung">
    <w:name w:val="Keine Gliederung"/>
    <w:basedOn w:val="Standard"/>
    <w:qFormat/>
    <w:rsid w:val="00511B4E"/>
    <w:pPr>
      <w:numPr>
        <w:numId w:val="4"/>
      </w:numPr>
      <w:autoSpaceDE w:val="0"/>
      <w:autoSpaceDN w:val="0"/>
      <w:adjustRightInd w:val="0"/>
      <w:spacing w:before="360" w:after="120" w:line="240" w:lineRule="auto"/>
    </w:pPr>
    <w:rPr>
      <w:rFonts w:ascii="Arial Fett" w:hAnsi="Arial Fett" w:cs="Arial"/>
      <w:b/>
      <w:bCs/>
      <w:szCs w:val="22"/>
    </w:rPr>
  </w:style>
  <w:style w:type="paragraph" w:customStyle="1" w:styleId="GleissTextformat">
    <w:name w:val="Gleiss Textformat"/>
    <w:rsid w:val="0018203C"/>
    <w:pPr>
      <w:spacing w:after="240" w:line="340" w:lineRule="atLeast"/>
      <w:jc w:val="both"/>
    </w:pPr>
    <w:rPr>
      <w:sz w:val="24"/>
    </w:rPr>
  </w:style>
  <w:style w:type="character" w:styleId="Platzhaltertext">
    <w:name w:val="Placeholder Text"/>
    <w:basedOn w:val="Absatz-Standardschriftart"/>
    <w:uiPriority w:val="99"/>
    <w:semiHidden/>
    <w:rsid w:val="0018203C"/>
    <w:rPr>
      <w:color w:val="808080"/>
    </w:rPr>
  </w:style>
  <w:style w:type="character" w:customStyle="1" w:styleId="Formatvorlage1">
    <w:name w:val="Formatvorlage1"/>
    <w:basedOn w:val="Absatz-Standardschriftart"/>
    <w:uiPriority w:val="1"/>
    <w:rsid w:val="0018203C"/>
    <w:rPr>
      <w:rFonts w:ascii="Arial" w:hAnsi="Arial"/>
      <w:sz w:val="2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A3E3F"/>
    <w:pPr>
      <w:keepLines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4811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23085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2892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h9022284\Anwendungsdaten\Microsoft\Vorlagen\Konzept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D20A6D02C8C4258A192F85A36A74A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988393-63DA-4F2D-AA30-9096E218CE2E}"/>
      </w:docPartPr>
      <w:docPartBody>
        <w:p w:rsidR="00F96451" w:rsidRDefault="00F96451" w:rsidP="00F96451">
          <w:pPr>
            <w:pStyle w:val="AD20A6D02C8C4258A192F85A36A74A45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58D47BA17F34DADAFD49D219BF7EF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D7EC63-6A0D-4B98-9A4E-13D7D60AEB12}"/>
      </w:docPartPr>
      <w:docPartBody>
        <w:p w:rsidR="00F96451" w:rsidRDefault="00F96451" w:rsidP="00F96451">
          <w:pPr>
            <w:pStyle w:val="958D47BA17F34DADAFD49D219BF7EF5F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3C690600A0F47589029ABB374E2BC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E780B1-7BA7-4A5F-BC6B-A8165023267D}"/>
      </w:docPartPr>
      <w:docPartBody>
        <w:p w:rsidR="00F96451" w:rsidRDefault="00F96451" w:rsidP="00F96451">
          <w:pPr>
            <w:pStyle w:val="D3C690600A0F47589029ABB374E2BC50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4AB48713478478B975E19085B5798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3AC6EB-6C54-414F-91DE-A6F207B39182}"/>
      </w:docPartPr>
      <w:docPartBody>
        <w:p w:rsidR="00F96451" w:rsidRDefault="00F96451" w:rsidP="00F96451">
          <w:pPr>
            <w:pStyle w:val="74AB48713478478B975E19085B5798CE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78B8FF466464AAA8A1F087862879B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95CEBD-260A-42F0-AFE7-53C8B74CAFB5}"/>
      </w:docPartPr>
      <w:docPartBody>
        <w:p w:rsidR="00F96451" w:rsidRDefault="00F96451" w:rsidP="00F96451">
          <w:pPr>
            <w:pStyle w:val="178B8FF466464AAA8A1F087862879B2D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748429474544EE6B04092ACFA90B1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C00588-BF62-4FEB-B1C5-751B95460FDF}"/>
      </w:docPartPr>
      <w:docPartBody>
        <w:p w:rsidR="00F96451" w:rsidRDefault="00F96451" w:rsidP="00F96451">
          <w:pPr>
            <w:pStyle w:val="B748429474544EE6B04092ACFA90B140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0129BA4E904EADA663299FFA6494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D545AB-5304-4F4D-9744-B2AC9DBB8DBA}"/>
      </w:docPartPr>
      <w:docPartBody>
        <w:p w:rsidR="00F96451" w:rsidRDefault="00F96451" w:rsidP="00F96451">
          <w:pPr>
            <w:pStyle w:val="2A0129BA4E904EADA663299FFA6494E9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01E0CDFEE74499B89A92408D7ED0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E0818A-3B2D-424E-85B5-35B0E3A0A989}"/>
      </w:docPartPr>
      <w:docPartBody>
        <w:p w:rsidR="00F96451" w:rsidRDefault="00F96451" w:rsidP="00F96451">
          <w:pPr>
            <w:pStyle w:val="D801E0CDFEE74499B89A92408D7ED0B2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F92E593C0A442D49792AB9D07CAD2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95B07E-EAE2-4A0F-A95C-A0B4F8E128C0}"/>
      </w:docPartPr>
      <w:docPartBody>
        <w:p w:rsidR="00F96451" w:rsidRDefault="00F96451" w:rsidP="00F96451">
          <w:pPr>
            <w:pStyle w:val="3F92E593C0A442D49792AB9D07CAD23C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D59A27A59D145B6A9793A598D6CDD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18F435-56DB-481E-A33B-B466CB7B186D}"/>
      </w:docPartPr>
      <w:docPartBody>
        <w:p w:rsidR="00F96451" w:rsidRDefault="00F96451" w:rsidP="00F96451">
          <w:pPr>
            <w:pStyle w:val="AD59A27A59D145B6A9793A598D6CDDE7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A845F8717F249B593B52F477BE444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B91665-84C3-48F6-B7B5-4B7D36071733}"/>
      </w:docPartPr>
      <w:docPartBody>
        <w:p w:rsidR="00F96451" w:rsidRDefault="00F96451" w:rsidP="00F96451">
          <w:pPr>
            <w:pStyle w:val="8A845F8717F249B593B52F477BE444AE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E2A5B38B97C4606AC148D085D3912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404509-09B8-49D5-BDAD-1D3BA698F768}"/>
      </w:docPartPr>
      <w:docPartBody>
        <w:p w:rsidR="00F96451" w:rsidRDefault="00F96451" w:rsidP="00F96451">
          <w:pPr>
            <w:pStyle w:val="AE2A5B38B97C4606AC148D085D391203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A6DC57D7AA425296F28F23CF91CA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4ACE5A-6227-40FA-8958-DB6C018FAC57}"/>
      </w:docPartPr>
      <w:docPartBody>
        <w:p w:rsidR="00F96451" w:rsidRDefault="00F96451" w:rsidP="00F96451">
          <w:pPr>
            <w:pStyle w:val="2DA6DC57D7AA425296F28F23CF91CA28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6893CAA1E643158D8EE672C8241E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738FA6-69B7-4A20-8ABA-8D14946D0AF4}"/>
      </w:docPartPr>
      <w:docPartBody>
        <w:p w:rsidR="00F96451" w:rsidRDefault="00F96451" w:rsidP="00F96451">
          <w:pPr>
            <w:pStyle w:val="9A6893CAA1E643158D8EE672C8241E56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9EB0CA5A66E4B7D9D2DA938DA6EB7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37CF7E-7C1B-4944-8325-24E2761AFF22}"/>
      </w:docPartPr>
      <w:docPartBody>
        <w:p w:rsidR="00F96451" w:rsidRDefault="00F96451" w:rsidP="00F96451">
          <w:pPr>
            <w:pStyle w:val="E9EB0CA5A66E4B7D9D2DA938DA6EB7FF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36BEA68584463CA42FCAB8E9C79D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3DC0A9-49F9-48E9-A62D-AA069F087C97}"/>
      </w:docPartPr>
      <w:docPartBody>
        <w:p w:rsidR="00F96451" w:rsidRDefault="00F96451" w:rsidP="00F96451">
          <w:pPr>
            <w:pStyle w:val="7C36BEA68584463CA42FCAB8E9C79DF4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AFA112DDEA49D4847C8E09E63D77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3D45FA-AD06-40EA-9BF3-5F1E9B974420}"/>
      </w:docPartPr>
      <w:docPartBody>
        <w:p w:rsidR="00F96451" w:rsidRDefault="00F96451" w:rsidP="00F96451">
          <w:pPr>
            <w:pStyle w:val="82AFA112DDEA49D4847C8E09E63D77FF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5D7A3784A0F452EB41BFB91634056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81EFCE-02A4-48D2-B2CD-1B9A0F964507}"/>
      </w:docPartPr>
      <w:docPartBody>
        <w:p w:rsidR="00F96451" w:rsidRDefault="00F96451" w:rsidP="00F96451">
          <w:pPr>
            <w:pStyle w:val="B5D7A3784A0F452EB41BFB9163405668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7990D62819B4CE5A317829C75E5AA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6A5B7C-9ECB-4AE0-AB35-0903FB8EEC12}"/>
      </w:docPartPr>
      <w:docPartBody>
        <w:p w:rsidR="00F96451" w:rsidRDefault="00F96451" w:rsidP="00F96451">
          <w:pPr>
            <w:pStyle w:val="87990D62819B4CE5A317829C75E5AADD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189A60076C48258FEAAAB8BC28FC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22AE7C-66F3-49B6-9274-45E4EDBA4867}"/>
      </w:docPartPr>
      <w:docPartBody>
        <w:p w:rsidR="00F96451" w:rsidRDefault="00F96451" w:rsidP="00F96451">
          <w:pPr>
            <w:pStyle w:val="52189A60076C48258FEAAAB8BC28FCB6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C9BCFD654B6452F94C6082254EC62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FAB337-99EC-4C5D-9684-4568A1922A29}"/>
      </w:docPartPr>
      <w:docPartBody>
        <w:p w:rsidR="00F96451" w:rsidRDefault="00F96451" w:rsidP="00F96451">
          <w:pPr>
            <w:pStyle w:val="3C9BCFD654B6452F94C6082254EC6283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32D27D432AE470B8E52431B6814BA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3C10C3-CE5B-4825-9D20-4C6B0FB9761C}"/>
      </w:docPartPr>
      <w:docPartBody>
        <w:p w:rsidR="00F96451" w:rsidRDefault="00F96451" w:rsidP="00F96451">
          <w:pPr>
            <w:pStyle w:val="832D27D432AE470B8E52431B6814BA84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567E04763549319D2673BF2228D9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5EDEAC-EE61-4FC7-B19F-E75448A2C713}"/>
      </w:docPartPr>
      <w:docPartBody>
        <w:p w:rsidR="00F96451" w:rsidRDefault="00F96451" w:rsidP="00F96451">
          <w:pPr>
            <w:pStyle w:val="20567E04763549319D2673BF2228D975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9EDAAE8AEEB4527AFC6CBD4E3FF19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6B3E6D-0680-4A6C-B3AD-582104AF6609}"/>
      </w:docPartPr>
      <w:docPartBody>
        <w:p w:rsidR="00F96451" w:rsidRDefault="00F96451" w:rsidP="00F96451">
          <w:pPr>
            <w:pStyle w:val="09EDAAE8AEEB4527AFC6CBD4E3FF195B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79EB0704BF041AC858A9022AC26BE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ED7469-66DA-4C66-960A-CB7FC3256720}"/>
      </w:docPartPr>
      <w:docPartBody>
        <w:p w:rsidR="00F96451" w:rsidRDefault="00F96451" w:rsidP="00F96451">
          <w:pPr>
            <w:pStyle w:val="679EB0704BF041AC858A9022AC26BEC7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580E1999E464284B2A2379A27BB20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29219-58E4-42B1-B4D7-D8E50DD87AA7}"/>
      </w:docPartPr>
      <w:docPartBody>
        <w:p w:rsidR="00F96451" w:rsidRDefault="00F96451" w:rsidP="00F96451">
          <w:pPr>
            <w:pStyle w:val="B580E1999E464284B2A2379A27BB20CF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6ED495D54BD4D748DE6D1CFB9CBE1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5CF935-FC44-46C5-B9D1-E9B47F365C67}"/>
      </w:docPartPr>
      <w:docPartBody>
        <w:p w:rsidR="00F96451" w:rsidRDefault="00F96451" w:rsidP="00F96451">
          <w:pPr>
            <w:pStyle w:val="76ED495D54BD4D748DE6D1CFB9CBE14C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C4D5B0CE794054BDA01C7C093B9F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E82407-6868-462F-B26E-FCDD02FA29C7}"/>
      </w:docPartPr>
      <w:docPartBody>
        <w:p w:rsidR="00F96451" w:rsidRDefault="00F96451" w:rsidP="00F96451">
          <w:pPr>
            <w:pStyle w:val="20C4D5B0CE794054BDA01C7C093B9FD8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7E912174F6A4365884801DAFB2A97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321E26-D656-41BC-AD0C-887841710A58}"/>
      </w:docPartPr>
      <w:docPartBody>
        <w:p w:rsidR="00F96451" w:rsidRDefault="00F96451" w:rsidP="00F96451">
          <w:pPr>
            <w:pStyle w:val="D7E912174F6A4365884801DAFB2A975E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5FB0B35EF144C97B30530876A9A33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62DF8B-141E-4BE1-8C9C-AC4477CCE345}"/>
      </w:docPartPr>
      <w:docPartBody>
        <w:p w:rsidR="00F96451" w:rsidRDefault="00F96451" w:rsidP="00F96451">
          <w:pPr>
            <w:pStyle w:val="95FB0B35EF144C97B30530876A9A334E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182BB613E3A40139BC4FD4156D569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E8EB10-38A8-42A2-ACE4-6CE1B8CB1FEE}"/>
      </w:docPartPr>
      <w:docPartBody>
        <w:p w:rsidR="00F96451" w:rsidRDefault="00F96451" w:rsidP="00F96451">
          <w:pPr>
            <w:pStyle w:val="9182BB613E3A40139BC4FD4156D569A7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4A73A9FD4384780A5B51E96195775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E18D94-A557-4286-9D4D-0294BDD8DA89}"/>
      </w:docPartPr>
      <w:docPartBody>
        <w:p w:rsidR="00F96451" w:rsidRDefault="00F96451" w:rsidP="00F96451">
          <w:pPr>
            <w:pStyle w:val="94A73A9FD4384780A5B51E9619577502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C5865D0C7DF4CB49A1FD9874D30CC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2CF72B-00DE-40C2-B4A0-34C71BEAC524}"/>
      </w:docPartPr>
      <w:docPartBody>
        <w:p w:rsidR="00F96451" w:rsidRDefault="00F96451" w:rsidP="00F96451">
          <w:pPr>
            <w:pStyle w:val="5C5865D0C7DF4CB49A1FD9874D30CCA6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1F4E4B4719046A08FEDCC13243A89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2E6CE1-D2F6-423D-899A-16E0FF4AF72C}"/>
      </w:docPartPr>
      <w:docPartBody>
        <w:p w:rsidR="00F96451" w:rsidRDefault="00F96451" w:rsidP="00F96451">
          <w:pPr>
            <w:pStyle w:val="C1F4E4B4719046A08FEDCC13243A890D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5645D9574D4E3890997191060BA1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04E029-2D96-4068-B06F-3431DB6B1050}"/>
      </w:docPartPr>
      <w:docPartBody>
        <w:p w:rsidR="00F96451" w:rsidRDefault="00F96451" w:rsidP="00F96451">
          <w:pPr>
            <w:pStyle w:val="C95645D9574D4E3890997191060BA188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3FB28C0B66B4B098B420A786B96E9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CC21D4-486D-4EB9-A799-D521B0EF7ED3}"/>
      </w:docPartPr>
      <w:docPartBody>
        <w:p w:rsidR="00F96451" w:rsidRDefault="00F96451" w:rsidP="00F96451">
          <w:pPr>
            <w:pStyle w:val="F3FB28C0B66B4B098B420A786B96E9BA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48EDD658F74A6EBD104AC5F69CD0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A54A30-9732-4512-84C8-D44947A92932}"/>
      </w:docPartPr>
      <w:docPartBody>
        <w:p w:rsidR="00F96451" w:rsidRDefault="00F96451" w:rsidP="00F96451">
          <w:pPr>
            <w:pStyle w:val="3848EDD658F74A6EBD104AC5F69CD0CF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7AD7B9169F4CE59372A4E82023F0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4FE493-DFF9-4B73-8560-D26FF7DD4360}"/>
      </w:docPartPr>
      <w:docPartBody>
        <w:p w:rsidR="00F96451" w:rsidRDefault="00F96451" w:rsidP="00F96451">
          <w:pPr>
            <w:pStyle w:val="D17AD7B9169F4CE59372A4E82023F0C4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24A4414ACF640C69841A4A1045464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FFC76C-3AC3-4DE1-8174-6519974FB466}"/>
      </w:docPartPr>
      <w:docPartBody>
        <w:p w:rsidR="00F96451" w:rsidRDefault="00F96451" w:rsidP="00F96451">
          <w:pPr>
            <w:pStyle w:val="424A4414ACF640C69841A4A10454647C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40ADF981604F229ED28D8FFB3006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9AE033-C137-4306-BEB5-3A9D3E73B408}"/>
      </w:docPartPr>
      <w:docPartBody>
        <w:p w:rsidR="00F96451" w:rsidRDefault="00F96451" w:rsidP="00F96451">
          <w:pPr>
            <w:pStyle w:val="3840ADF981604F229ED28D8FFB30067F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959BDF6C4C4B7DAC8F41DF2F3D5A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CBED68-9756-412C-98A8-ADE161BA64C1}"/>
      </w:docPartPr>
      <w:docPartBody>
        <w:p w:rsidR="00F96451" w:rsidRDefault="00F96451" w:rsidP="00F96451">
          <w:pPr>
            <w:pStyle w:val="AF959BDF6C4C4B7DAC8F41DF2F3D5A62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856A22BAF8E4FA29AB848F1227B16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96414C-C3E9-4A6A-BBEF-5B7839288350}"/>
      </w:docPartPr>
      <w:docPartBody>
        <w:p w:rsidR="00F96451" w:rsidRDefault="00F96451" w:rsidP="00F96451">
          <w:pPr>
            <w:pStyle w:val="9856A22BAF8E4FA29AB848F1227B1615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6A794E0EE3F4EC5BECA6F058C661D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4B2D11-21BA-4AF2-94AB-1996571C9C6B}"/>
      </w:docPartPr>
      <w:docPartBody>
        <w:p w:rsidR="00F96451" w:rsidRDefault="00F96451" w:rsidP="00F96451">
          <w:pPr>
            <w:pStyle w:val="96A794E0EE3F4EC5BECA6F058C661D31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D1ADAA993E245D190112337E7AFC4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1E46A3-4DF7-4464-B1D7-DB34EC3AB2C1}"/>
      </w:docPartPr>
      <w:docPartBody>
        <w:p w:rsidR="00F96451" w:rsidRDefault="00F96451" w:rsidP="00F96451">
          <w:pPr>
            <w:pStyle w:val="CD1ADAA993E245D190112337E7AFC4A4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A64D0C90FA046ED81CBE7785F550E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B492E5-3314-48BE-9353-749E1BC1132D}"/>
      </w:docPartPr>
      <w:docPartBody>
        <w:p w:rsidR="00F96451" w:rsidRDefault="00F96451" w:rsidP="00F96451">
          <w:pPr>
            <w:pStyle w:val="4A64D0C90FA046ED81CBE7785F550EFA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86A47A152A4E129800CDFDD40582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2C856F-EFBA-4777-9CA1-06251390C892}"/>
      </w:docPartPr>
      <w:docPartBody>
        <w:p w:rsidR="007919B6" w:rsidRDefault="007919B6" w:rsidP="007919B6">
          <w:pPr>
            <w:pStyle w:val="FB86A47A152A4E129800CDFDD40582C5"/>
          </w:pPr>
          <w:r w:rsidRPr="00776AD1">
            <w:rPr>
              <w:rFonts w:ascii="Arial" w:hAnsi="Arial"/>
              <w:color w:val="808080"/>
              <w:u w:val="single"/>
            </w:rPr>
            <w:t>Klicken oder tippen Sie hier, um Text einzugeben.</w:t>
          </w:r>
        </w:p>
      </w:docPartBody>
    </w:docPart>
    <w:docPart>
      <w:docPartPr>
        <w:name w:val="CAAE8C425D1F4306835DB08F735C8B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6DE35E-C078-41BF-8ACB-048EAE00532A}"/>
      </w:docPartPr>
      <w:docPartBody>
        <w:p w:rsidR="007919B6" w:rsidRDefault="007919B6" w:rsidP="007919B6">
          <w:pPr>
            <w:pStyle w:val="CAAE8C425D1F4306835DB08F735C8B69"/>
          </w:pPr>
          <w:r w:rsidRPr="00776AD1">
            <w:rPr>
              <w:rFonts w:ascii="Arial" w:hAnsi="Arial"/>
              <w:color w:val="808080"/>
              <w:u w:val="single"/>
            </w:rPr>
            <w:t>Klicken oder tippen Sie hier, um Text einzugeben.</w:t>
          </w:r>
        </w:p>
      </w:docPartBody>
    </w:docPart>
    <w:docPart>
      <w:docPartPr>
        <w:name w:val="6983A40159C14286A5D2BDFC8DA491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C1C305-2A84-4092-8C8B-BF45471FAC12}"/>
      </w:docPartPr>
      <w:docPartBody>
        <w:p w:rsidR="007919B6" w:rsidRDefault="007919B6" w:rsidP="007919B6">
          <w:pPr>
            <w:pStyle w:val="6983A40159C14286A5D2BDFC8DA491BD"/>
          </w:pPr>
          <w:r w:rsidRPr="00776AD1">
            <w:rPr>
              <w:rFonts w:ascii="Arial" w:hAnsi="Arial"/>
              <w:color w:val="808080"/>
              <w:u w:val="single"/>
            </w:rPr>
            <w:t>Klicken oder tippen Sie hier, um Text einzugeben.</w:t>
          </w:r>
        </w:p>
      </w:docPartBody>
    </w:docPart>
    <w:docPart>
      <w:docPartPr>
        <w:name w:val="D7FEDD4102994DCBBD93A68D9C9B67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E72D0D-C4CE-4246-B0F2-C4795B40B863}"/>
      </w:docPartPr>
      <w:docPartBody>
        <w:p w:rsidR="007919B6" w:rsidRDefault="007919B6" w:rsidP="007919B6">
          <w:pPr>
            <w:pStyle w:val="D7FEDD4102994DCBBD93A68D9C9B671B"/>
          </w:pPr>
          <w:r w:rsidRPr="00776AD1">
            <w:rPr>
              <w:rFonts w:ascii="Arial" w:hAnsi="Arial"/>
              <w:color w:val="808080"/>
              <w:u w:val="single"/>
            </w:rPr>
            <w:t>Klicken oder tippen Sie hier, um Text einzugeben.</w:t>
          </w:r>
        </w:p>
      </w:docPartBody>
    </w:docPart>
    <w:docPart>
      <w:docPartPr>
        <w:name w:val="469B76EE99544E7D9342E92B8C4F64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B92A52-C6F4-410A-AD4F-33C962206A63}"/>
      </w:docPartPr>
      <w:docPartBody>
        <w:p w:rsidR="007919B6" w:rsidRDefault="007919B6" w:rsidP="007919B6">
          <w:pPr>
            <w:pStyle w:val="469B76EE99544E7D9342E92B8C4F6468"/>
          </w:pPr>
          <w:r w:rsidRPr="00776AD1">
            <w:rPr>
              <w:rFonts w:ascii="Arial" w:hAnsi="Arial"/>
              <w:color w:val="808080"/>
              <w:u w:val="single"/>
            </w:rPr>
            <w:t>Klicken oder tippen Sie hier, um Text einzugeben.</w:t>
          </w:r>
        </w:p>
      </w:docPartBody>
    </w:docPart>
    <w:docPart>
      <w:docPartPr>
        <w:name w:val="E1BD419F21604169960EC11B2E3B2B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B0CBE2-4D8E-4EA9-98FF-3411D0C70E15}"/>
      </w:docPartPr>
      <w:docPartBody>
        <w:p w:rsidR="007919B6" w:rsidRDefault="007919B6" w:rsidP="007919B6">
          <w:pPr>
            <w:pStyle w:val="E1BD419F21604169960EC11B2E3B2B37"/>
          </w:pPr>
          <w:r w:rsidRPr="00776AD1">
            <w:rPr>
              <w:rFonts w:ascii="Arial" w:hAnsi="Arial"/>
              <w:color w:val="808080"/>
              <w:u w:val="single"/>
            </w:rPr>
            <w:t>Klicken oder tippen Sie hier, um Text einzugeben.</w:t>
          </w:r>
        </w:p>
      </w:docPartBody>
    </w:docPart>
    <w:docPart>
      <w:docPartPr>
        <w:name w:val="A1C67B5F700745FB98879A5FF2DD1B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5FDD19-2793-43F5-B639-0ACA96F36943}"/>
      </w:docPartPr>
      <w:docPartBody>
        <w:p w:rsidR="00A90A58" w:rsidRDefault="00A90A58" w:rsidP="00A90A58">
          <w:pPr>
            <w:pStyle w:val="A1C67B5F700745FB98879A5FF2DD1BD3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2A654E4B2D342CE805D33D2114164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5B1EA7-CA74-4DB7-A891-432856891055}"/>
      </w:docPartPr>
      <w:docPartBody>
        <w:p w:rsidR="00A90A58" w:rsidRDefault="00A90A58" w:rsidP="00A90A58">
          <w:pPr>
            <w:pStyle w:val="32A654E4B2D342CE805D33D211416421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C69809A1AA042E5A3780E92EA5CD5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897944-D9F8-4149-B4DF-9426C028F21F}"/>
      </w:docPartPr>
      <w:docPartBody>
        <w:p w:rsidR="00A90A58" w:rsidRDefault="00A90A58" w:rsidP="00A90A58">
          <w:pPr>
            <w:pStyle w:val="BC69809A1AA042E5A3780E92EA5CD597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E0F968142624AE7AAB9EAFE3A512D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9FCA29-0E92-4E4A-8B07-A0F5568E972B}"/>
      </w:docPartPr>
      <w:docPartBody>
        <w:p w:rsidR="00A90A58" w:rsidRDefault="00A90A58" w:rsidP="00A90A58">
          <w:pPr>
            <w:pStyle w:val="4E0F968142624AE7AAB9EAFE3A512D44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EC5D49358F4E84BAB4ED4796CB0A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428ABB-F9DD-4D04-9634-80D3A222C631}"/>
      </w:docPartPr>
      <w:docPartBody>
        <w:p w:rsidR="00A90A58" w:rsidRDefault="00A90A58" w:rsidP="00A90A58">
          <w:pPr>
            <w:pStyle w:val="EBEC5D49358F4E84BAB4ED4796CB0A01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5B48D8F90B04ADA923C43145A4B85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BDF584-1919-4E0C-B042-B76DEED0CD0E}"/>
      </w:docPartPr>
      <w:docPartBody>
        <w:p w:rsidR="00A90A58" w:rsidRDefault="00A90A58" w:rsidP="00A90A58">
          <w:pPr>
            <w:pStyle w:val="55B48D8F90B04ADA923C43145A4B8568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3640B71792E4FAFAF809152D7FF82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A039E5-1D6E-4589-9464-9A97F2772E09}"/>
      </w:docPartPr>
      <w:docPartBody>
        <w:p w:rsidR="00A90A58" w:rsidRDefault="00A90A58" w:rsidP="00A90A58">
          <w:pPr>
            <w:pStyle w:val="43640B71792E4FAFAF809152D7FF8281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F446FECABA14303821FBF98304B26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1E9FC8-5EFE-4CC3-B3A8-42AE8A7BEF18}"/>
      </w:docPartPr>
      <w:docPartBody>
        <w:p w:rsidR="00A90A58" w:rsidRDefault="00A90A58" w:rsidP="00A90A58">
          <w:pPr>
            <w:pStyle w:val="FF446FECABA14303821FBF98304B26F1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2DA1A7F2554226999348903195B1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7C6755-0856-4FCC-AE0B-E822913B1803}"/>
      </w:docPartPr>
      <w:docPartBody>
        <w:p w:rsidR="00A90A58" w:rsidRDefault="00A90A58" w:rsidP="00A90A58">
          <w:pPr>
            <w:pStyle w:val="9A2DA1A7F2554226999348903195B159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42146897444C758263B071151C59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2D6D3C-ED9C-4F6A-A880-DC1551B38868}"/>
      </w:docPartPr>
      <w:docPartBody>
        <w:p w:rsidR="00A90A58" w:rsidRDefault="00A90A58" w:rsidP="00A90A58">
          <w:pPr>
            <w:pStyle w:val="2942146897444C758263B071151C591C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D5F782129FB4ACA95E53D5026A711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24A4A6-FF10-416A-93DB-04493AB1BFF8}"/>
      </w:docPartPr>
      <w:docPartBody>
        <w:p w:rsidR="00A90A58" w:rsidRDefault="00A90A58" w:rsidP="00A90A58">
          <w:pPr>
            <w:pStyle w:val="BD5F782129FB4ACA95E53D5026A7111E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0D2162738664503B693874521568F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5B3CF1-56EA-455F-85BF-FBD0DEF3A201}"/>
      </w:docPartPr>
      <w:docPartBody>
        <w:p w:rsidR="00A90A58" w:rsidRDefault="00A90A58" w:rsidP="00A90A58">
          <w:pPr>
            <w:pStyle w:val="40D2162738664503B693874521568F6A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A6253D23846498AA6E35548F69A10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2FD9BA-AF7C-42B1-922A-1CC4886A62BE}"/>
      </w:docPartPr>
      <w:docPartBody>
        <w:p w:rsidR="00A90A58" w:rsidRDefault="00A90A58" w:rsidP="00A90A58">
          <w:pPr>
            <w:pStyle w:val="DA6253D23846498AA6E35548F69A1083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4BCC024F464C12A85EA22C5C7A89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3033E5-2B25-4C22-A78C-16506EECE88A}"/>
      </w:docPartPr>
      <w:docPartBody>
        <w:p w:rsidR="00A90A58" w:rsidRDefault="00A90A58" w:rsidP="00A90A58">
          <w:pPr>
            <w:pStyle w:val="084BCC024F464C12A85EA22C5C7A893A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A371554DB140C69F799CAE2BFF70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DB2FC8-54D7-4364-ABF8-77D659AE6C4C}"/>
      </w:docPartPr>
      <w:docPartBody>
        <w:p w:rsidR="00A90A58" w:rsidRDefault="00A90A58" w:rsidP="00A90A58">
          <w:pPr>
            <w:pStyle w:val="58A371554DB140C69F799CAE2BFF7056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FC468C5DFE5421296F1D0C26DB002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76C0C2-D7CA-4FC5-B130-B0FFEE60B392}"/>
      </w:docPartPr>
      <w:docPartBody>
        <w:p w:rsidR="00A90A58" w:rsidRDefault="00A90A58" w:rsidP="00A90A58">
          <w:pPr>
            <w:pStyle w:val="5FC468C5DFE5421296F1D0C26DB00250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108CE0F5965408FB4F438D8975BC7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1B351E-E48B-4099-8A65-968D067226A6}"/>
      </w:docPartPr>
      <w:docPartBody>
        <w:p w:rsidR="00A90A58" w:rsidRDefault="00A90A58" w:rsidP="00A90A58">
          <w:pPr>
            <w:pStyle w:val="7108CE0F5965408FB4F438D8975BC75C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18B77A9B274F36A56B8461C06E1E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D913A6-E0A0-4C85-B950-F7562163D1BC}"/>
      </w:docPartPr>
      <w:docPartBody>
        <w:p w:rsidR="00A90A58" w:rsidRDefault="00A90A58" w:rsidP="00A90A58">
          <w:pPr>
            <w:pStyle w:val="9718B77A9B274F36A56B8461C06E1E72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9F2A1EE6494E38B3B7F83F260BBA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2A6EDE-0D12-4239-954A-B20E91FD59CE}"/>
      </w:docPartPr>
      <w:docPartBody>
        <w:p w:rsidR="00A90A58" w:rsidRDefault="00A90A58" w:rsidP="00A90A58">
          <w:pPr>
            <w:pStyle w:val="2E9F2A1EE6494E38B3B7F83F260BBA10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1E745E4DC24D198745553E9A08DD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6D007F-D47F-4C65-BB4A-BF92758F2F90}"/>
      </w:docPartPr>
      <w:docPartBody>
        <w:p w:rsidR="00A90A58" w:rsidRDefault="00A90A58" w:rsidP="00A90A58">
          <w:pPr>
            <w:pStyle w:val="9B1E745E4DC24D198745553E9A08DDF5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B4CC4BFDFCE485EBE34AB26A0E5CD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B45820-D161-45A7-BAF7-F667C23C9657}"/>
      </w:docPartPr>
      <w:docPartBody>
        <w:p w:rsidR="00A90A58" w:rsidRDefault="00A90A58" w:rsidP="00A90A58">
          <w:pPr>
            <w:pStyle w:val="3B4CC4BFDFCE485EBE34AB26A0E5CDD5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EAFD7A73BB443FF9679CCFADACB36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558C8C-74D0-4A1F-99E4-7BCEB4DE70F0}"/>
      </w:docPartPr>
      <w:docPartBody>
        <w:p w:rsidR="00A90A58" w:rsidRDefault="00A90A58" w:rsidP="00A90A58">
          <w:pPr>
            <w:pStyle w:val="EEAFD7A73BB443FF9679CCFADACB36A4"/>
          </w:pPr>
          <w:r w:rsidRPr="00776AD1">
            <w:rPr>
              <w:rFonts w:ascii="Arial" w:hAnsi="Arial"/>
              <w:color w:val="808080"/>
              <w:u w:val="single"/>
            </w:rPr>
            <w:t>Klicken oder tippen Sie hier, um Text einzugeben.</w:t>
          </w:r>
        </w:p>
      </w:docPartBody>
    </w:docPart>
    <w:docPart>
      <w:docPartPr>
        <w:name w:val="DD4FEABAAAF049DC93004C65D121C1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140EE5-6995-4911-804B-2114FF0F97B9}"/>
      </w:docPartPr>
      <w:docPartBody>
        <w:p w:rsidR="00A90A58" w:rsidRDefault="00A90A58" w:rsidP="00A90A58">
          <w:pPr>
            <w:pStyle w:val="DD4FEABAAAF049DC93004C65D121C1C8"/>
          </w:pPr>
          <w:r w:rsidRPr="00776AD1">
            <w:rPr>
              <w:rFonts w:ascii="Arial" w:hAnsi="Arial"/>
              <w:color w:val="808080"/>
              <w:u w:val="single"/>
            </w:rPr>
            <w:t>Klicken oder tippen Sie hier, um Text einzugeben.</w:t>
          </w:r>
        </w:p>
      </w:docPartBody>
    </w:docPart>
    <w:docPart>
      <w:docPartPr>
        <w:name w:val="91DD7E14329B40DBA804E7E02995D3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B80E3C-B57B-41B1-8A0F-6498F411E476}"/>
      </w:docPartPr>
      <w:docPartBody>
        <w:p w:rsidR="00A90A58" w:rsidRDefault="00A90A58" w:rsidP="00A90A58">
          <w:pPr>
            <w:pStyle w:val="91DD7E14329B40DBA804E7E02995D353"/>
          </w:pPr>
          <w:r w:rsidRPr="00776AD1">
            <w:rPr>
              <w:rFonts w:ascii="Arial" w:hAnsi="Arial"/>
              <w:color w:val="808080"/>
              <w:u w:val="single"/>
            </w:rPr>
            <w:t>Klicken oder tippen Sie hier, um Text einzugeben.</w:t>
          </w:r>
        </w:p>
      </w:docPartBody>
    </w:docPart>
    <w:docPart>
      <w:docPartPr>
        <w:name w:val="CC14D3A8721F46CD8F7A3CE1722857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E72CEE-AAD4-419E-A0CC-E92A8C4BC5AB}"/>
      </w:docPartPr>
      <w:docPartBody>
        <w:p w:rsidR="00202E97" w:rsidRDefault="00202E97" w:rsidP="00202E97">
          <w:pPr>
            <w:pStyle w:val="CC14D3A8721F46CD8F7A3CE17228570B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21D89A88744C179D14A17DD9C2D7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90D3C9-6C43-4BDC-8C0F-8A6874678643}"/>
      </w:docPartPr>
      <w:docPartBody>
        <w:p w:rsidR="00202E97" w:rsidRDefault="00202E97" w:rsidP="00202E97">
          <w:pPr>
            <w:pStyle w:val="C621D89A88744C179D14A17DD9C2D73F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C4A2CCEF7564261A8094FB8D71DC1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5ABA7A-477A-43CD-93F8-0D5F0140D086}"/>
      </w:docPartPr>
      <w:docPartBody>
        <w:p w:rsidR="00202E97" w:rsidRDefault="00202E97" w:rsidP="00202E97">
          <w:pPr>
            <w:pStyle w:val="3C4A2CCEF7564261A8094FB8D71DC13F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7B4999ED5044B49A4F4B29E61F29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1635F9-E6D8-4C75-A6BE-09DEC064ECFC}"/>
      </w:docPartPr>
      <w:docPartBody>
        <w:p w:rsidR="00202E97" w:rsidRDefault="00202E97" w:rsidP="00202E97">
          <w:pPr>
            <w:pStyle w:val="B47B4999ED5044B49A4F4B29E61F29FF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0EEBFB58D5497683DC0A803B2353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62C342-8B31-4B40-A604-9823C40B2610}"/>
      </w:docPartPr>
      <w:docPartBody>
        <w:p w:rsidR="00202E97" w:rsidRDefault="00202E97" w:rsidP="00202E97">
          <w:pPr>
            <w:pStyle w:val="970EEBFB58D5497683DC0A803B23530E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C8CB75E4A349579E93D8EEF96849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339709-46A4-4F26-AEA9-8C563924C104}"/>
      </w:docPartPr>
      <w:docPartBody>
        <w:p w:rsidR="00202E97" w:rsidRDefault="00202E97" w:rsidP="00202E97">
          <w:pPr>
            <w:pStyle w:val="ABC8CB75E4A349579E93D8EEF968492D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233C0425CAC48C1A5A78C702C4295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2EC265-E09E-4570-81C5-F7CA8DDB3A2E}"/>
      </w:docPartPr>
      <w:docPartBody>
        <w:p w:rsidR="00202E97" w:rsidRDefault="00202E97" w:rsidP="00202E97">
          <w:pPr>
            <w:pStyle w:val="2233C0425CAC48C1A5A78C702C4295CD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F7A231DFE049648B3B0B347E2DC7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88DFA0-4A0A-4687-9457-A72DF23373A1}"/>
      </w:docPartPr>
      <w:docPartBody>
        <w:p w:rsidR="00202E97" w:rsidRDefault="00202E97" w:rsidP="00202E97">
          <w:pPr>
            <w:pStyle w:val="3DF7A231DFE049648B3B0B347E2DC734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BB836FF87B4ED995838F802BFE1C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AA0A2D-3630-43A6-B345-5498C538DA7F}"/>
      </w:docPartPr>
      <w:docPartBody>
        <w:p w:rsidR="00202E97" w:rsidRDefault="00202E97" w:rsidP="00202E97">
          <w:pPr>
            <w:pStyle w:val="3DBB836FF87B4ED995838F802BFE1C08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AA736142FFB46D28E799ED3BCF312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4388B5-0EFB-4896-8112-BEBB6AE53735}"/>
      </w:docPartPr>
      <w:docPartBody>
        <w:p w:rsidR="00202E97" w:rsidRDefault="00202E97" w:rsidP="00202E97">
          <w:pPr>
            <w:pStyle w:val="AAA736142FFB46D28E799ED3BCF3126F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A0EB79A19C64A65AB9A1441EB6242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FCB3B0-40AD-4273-B0D3-5704F8C334C5}"/>
      </w:docPartPr>
      <w:docPartBody>
        <w:p w:rsidR="00202E97" w:rsidRDefault="00202E97" w:rsidP="00202E97">
          <w:pPr>
            <w:pStyle w:val="AA0EB79A19C64A65AB9A1441EB62428B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E2CA5F0BA6C44CEA4CFFFD1F3B1DE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73B8B5-7AB3-4F06-849D-25CB1680DCBD}"/>
      </w:docPartPr>
      <w:docPartBody>
        <w:p w:rsidR="00202E97" w:rsidRDefault="00202E97" w:rsidP="00202E97">
          <w:pPr>
            <w:pStyle w:val="1E2CA5F0BA6C44CEA4CFFFD1F3B1DE71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55DD5ECC424B0CABD1F5B652F644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9C82C3-7FC1-432A-90B6-C5A95F0BEFE7}"/>
      </w:docPartPr>
      <w:docPartBody>
        <w:p w:rsidR="00202E97" w:rsidRDefault="00202E97" w:rsidP="00202E97">
          <w:pPr>
            <w:pStyle w:val="1F55DD5ECC424B0CABD1F5B652F644F7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31DA2572184241A384F97B22B028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1DE15B-8F50-430A-99E0-50B638B2BD9D}"/>
      </w:docPartPr>
      <w:docPartBody>
        <w:p w:rsidR="00202E97" w:rsidRDefault="00202E97" w:rsidP="00202E97">
          <w:pPr>
            <w:pStyle w:val="FB31DA2572184241A384F97B22B02800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8B23D54E7CE43F4A555B67F171C6E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CAD502-04BC-4A0E-956D-13654D6B0C15}"/>
      </w:docPartPr>
      <w:docPartBody>
        <w:p w:rsidR="00202E97" w:rsidRDefault="00202E97" w:rsidP="00202E97">
          <w:pPr>
            <w:pStyle w:val="B8B23D54E7CE43F4A555B67F171C6E5F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75ECFF0EDC44FE3901E207F856767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A5F46F-3AA1-465F-8516-E1D4219F639F}"/>
      </w:docPartPr>
      <w:docPartBody>
        <w:p w:rsidR="00202E97" w:rsidRDefault="00202E97" w:rsidP="00202E97">
          <w:pPr>
            <w:pStyle w:val="575ECFF0EDC44FE3901E207F856767D2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CF5BF0436F7434083F789081E85C4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E16E29-503C-4161-AEAB-AA96BFB807F3}"/>
      </w:docPartPr>
      <w:docPartBody>
        <w:p w:rsidR="00202E97" w:rsidRDefault="00202E97" w:rsidP="00202E97">
          <w:pPr>
            <w:pStyle w:val="FCF5BF0436F7434083F789081E85C417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AB0008722CC4EA8BAB80EE99A4F6E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D1F982-F47E-44B6-9B67-693D4A34647D}"/>
      </w:docPartPr>
      <w:docPartBody>
        <w:p w:rsidR="00202E97" w:rsidRDefault="00202E97" w:rsidP="00202E97">
          <w:pPr>
            <w:pStyle w:val="6AB0008722CC4EA8BAB80EE99A4F6E75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25FEC0231F43D4B9A0D3D8502370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F0F160-EA2E-42F8-BAAF-8207299CC765}"/>
      </w:docPartPr>
      <w:docPartBody>
        <w:p w:rsidR="00202E97" w:rsidRDefault="00202E97" w:rsidP="00202E97">
          <w:pPr>
            <w:pStyle w:val="6D25FEC0231F43D4B9A0D3D8502370ED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269192C1E544F72A9786CF66F6B1A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4BD3D4-A478-4A7E-A117-CDA54D10DA2F}"/>
      </w:docPartPr>
      <w:docPartBody>
        <w:p w:rsidR="00202E97" w:rsidRDefault="00202E97" w:rsidP="00202E97">
          <w:pPr>
            <w:pStyle w:val="1269192C1E544F72A9786CF66F6B1AB0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0FE6770B31B4F2A9DE977D0A9A795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8E8619-3977-4E25-A4D5-D20589555C8D}"/>
      </w:docPartPr>
      <w:docPartBody>
        <w:p w:rsidR="00202E97" w:rsidRDefault="00202E97" w:rsidP="00202E97">
          <w:pPr>
            <w:pStyle w:val="90FE6770B31B4F2A9DE977D0A9A7956C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C373CA3ABC547FF9CD80ACCDB15DB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B1BEDB-DA55-41DC-82C7-FC1BB14223CA}"/>
      </w:docPartPr>
      <w:docPartBody>
        <w:p w:rsidR="00202E97" w:rsidRDefault="00202E97" w:rsidP="00202E97">
          <w:pPr>
            <w:pStyle w:val="BC373CA3ABC547FF9CD80ACCDB15DBA0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61B9181E55F44B4BFC0BFA3E63CD6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CD9AE9-4DDF-44BC-8B45-0148248A3CA1}"/>
      </w:docPartPr>
      <w:docPartBody>
        <w:p w:rsidR="00202E97" w:rsidRDefault="00202E97" w:rsidP="00202E97">
          <w:pPr>
            <w:pStyle w:val="761B9181E55F44B4BFC0BFA3E63CD6D3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89086548F644E4B724F6D833DA1E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10A4ED-3423-4396-94E5-8755218D1696}"/>
      </w:docPartPr>
      <w:docPartBody>
        <w:p w:rsidR="00202E97" w:rsidRDefault="00202E97" w:rsidP="00202E97">
          <w:pPr>
            <w:pStyle w:val="8B89086548F644E4B724F6D833DA1E27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67C49EB6C784252A8B376834F267A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625FB8-F2DE-41E7-8813-1BD5E0BD62BD}"/>
      </w:docPartPr>
      <w:docPartBody>
        <w:p w:rsidR="00202E97" w:rsidRDefault="00202E97" w:rsidP="00202E97">
          <w:pPr>
            <w:pStyle w:val="667C49EB6C784252A8B376834F267AD7"/>
          </w:pPr>
          <w:r w:rsidRPr="00776AD1">
            <w:rPr>
              <w:rFonts w:ascii="Arial" w:hAnsi="Arial"/>
              <w:color w:val="808080"/>
              <w:u w:val="single"/>
            </w:rPr>
            <w:t>Klicken oder tippen Sie hier, um Text einzugeben.</w:t>
          </w:r>
        </w:p>
      </w:docPartBody>
    </w:docPart>
    <w:docPart>
      <w:docPartPr>
        <w:name w:val="3FA8A72AA37B47C580F843AB15A7B1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0A8562-8B65-4840-97EF-6BA6308E03A9}"/>
      </w:docPartPr>
      <w:docPartBody>
        <w:p w:rsidR="00202E97" w:rsidRDefault="00202E97" w:rsidP="00202E97">
          <w:pPr>
            <w:pStyle w:val="3FA8A72AA37B47C580F843AB15A7B1CF"/>
          </w:pPr>
          <w:r w:rsidRPr="00776AD1">
            <w:rPr>
              <w:rFonts w:ascii="Arial" w:hAnsi="Arial"/>
              <w:color w:val="808080"/>
              <w:u w:val="single"/>
            </w:rPr>
            <w:t>Klicken oder tippen Sie hier, um Text einzugeben.</w:t>
          </w:r>
        </w:p>
      </w:docPartBody>
    </w:docPart>
    <w:docPart>
      <w:docPartPr>
        <w:name w:val="F188B84A044B4DBEA89797EF625C15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D6538D-73BA-46B2-86C2-0D42ED0BD785}"/>
      </w:docPartPr>
      <w:docPartBody>
        <w:p w:rsidR="00202E97" w:rsidRDefault="00202E97" w:rsidP="00202E97">
          <w:pPr>
            <w:pStyle w:val="F188B84A044B4DBEA89797EF625C157D"/>
          </w:pPr>
          <w:r w:rsidRPr="00776AD1">
            <w:rPr>
              <w:rFonts w:ascii="Arial" w:hAnsi="Arial"/>
              <w:color w:val="808080"/>
              <w:u w:val="single"/>
            </w:rPr>
            <w:t>Klicken oder tippen Sie hier, um Text einzugeben.</w:t>
          </w:r>
        </w:p>
      </w:docPartBody>
    </w:docPart>
    <w:docPart>
      <w:docPartPr>
        <w:name w:val="C98551C3FE9B43808B0C8C52E91564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F88072-AEE0-4B69-930E-F2D0F725FDB0}"/>
      </w:docPartPr>
      <w:docPartBody>
        <w:p w:rsidR="00202E97" w:rsidRDefault="00202E97" w:rsidP="00202E97">
          <w:pPr>
            <w:pStyle w:val="C98551C3FE9B43808B0C8C52E915642B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8715BE6DC1449DD991744B511FB77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EF792E-1AE4-4182-B3B1-DE05663CB0AC}"/>
      </w:docPartPr>
      <w:docPartBody>
        <w:p w:rsidR="00202E97" w:rsidRDefault="00202E97" w:rsidP="00202E97">
          <w:pPr>
            <w:pStyle w:val="78715BE6DC1449DD991744B511FB7719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BA6E767E6484A9EB0DB4816F7B0F8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3D544A-B056-4324-B682-5F76697812E2}"/>
      </w:docPartPr>
      <w:docPartBody>
        <w:p w:rsidR="00202E97" w:rsidRDefault="00202E97" w:rsidP="00202E97">
          <w:pPr>
            <w:pStyle w:val="1BA6E767E6484A9EB0DB4816F7B0F85C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5FC668466834B15A602AE7071E0D6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80476C-89C6-49FE-8F07-A3BF6D654C2D}"/>
      </w:docPartPr>
      <w:docPartBody>
        <w:p w:rsidR="00202E97" w:rsidRDefault="00202E97" w:rsidP="00202E97">
          <w:pPr>
            <w:pStyle w:val="F5FC668466834B15A602AE7071E0D60E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F1739D6B5EA40F99479859950D286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2ACE5F-FEC1-4A70-938C-5F39575ACF98}"/>
      </w:docPartPr>
      <w:docPartBody>
        <w:p w:rsidR="00202E97" w:rsidRDefault="00202E97" w:rsidP="00202E97">
          <w:pPr>
            <w:pStyle w:val="FF1739D6B5EA40F99479859950D28684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422E5DA8AE466EA402B20C23CDB4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7A9566-5A18-4286-8521-33313B5C5B1D}"/>
      </w:docPartPr>
      <w:docPartBody>
        <w:p w:rsidR="00202E97" w:rsidRDefault="00202E97" w:rsidP="00202E97">
          <w:pPr>
            <w:pStyle w:val="7F422E5DA8AE466EA402B20C23CDB4D7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53229F5B1394AF2B342A5E6D8C43E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B70072-2B1D-45DE-A3AC-6B909F405FD0}"/>
      </w:docPartPr>
      <w:docPartBody>
        <w:p w:rsidR="00202E97" w:rsidRDefault="00202E97" w:rsidP="00202E97">
          <w:pPr>
            <w:pStyle w:val="653229F5B1394AF2B342A5E6D8C43E04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29F75BC3A647139D636C05CA9C96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E3836B-DF11-44CC-879C-758EB2A347C9}"/>
      </w:docPartPr>
      <w:docPartBody>
        <w:p w:rsidR="00202E97" w:rsidRDefault="00202E97" w:rsidP="00202E97">
          <w:pPr>
            <w:pStyle w:val="3729F75BC3A647139D636C05CA9C9672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13B8A1D47884788960380558EB957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D5FDEC-729F-48DB-B81B-0C70448BE3D8}"/>
      </w:docPartPr>
      <w:docPartBody>
        <w:p w:rsidR="00202E97" w:rsidRDefault="00202E97" w:rsidP="00202E97">
          <w:pPr>
            <w:pStyle w:val="713B8A1D47884788960380558EB957B3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10E6B2EFF1B4D49A3FC141EC9B749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826691-D99C-4CC8-9CA0-3AF918068050}"/>
      </w:docPartPr>
      <w:docPartBody>
        <w:p w:rsidR="00202E97" w:rsidRDefault="00202E97" w:rsidP="00202E97">
          <w:pPr>
            <w:pStyle w:val="410E6B2EFF1B4D49A3FC141EC9B749F0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7E9A44595D4DD39929DB8708B7D2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E4960B-977A-41D6-8436-A4B97FABE612}"/>
      </w:docPartPr>
      <w:docPartBody>
        <w:p w:rsidR="00202E97" w:rsidRDefault="00202E97" w:rsidP="00202E97">
          <w:pPr>
            <w:pStyle w:val="817E9A44595D4DD39929DB8708B7D23C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ED8D9C063E944DE9B14AA4BE6DA3D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8D72EE-A8EF-4A72-907E-ADD28F3B163C}"/>
      </w:docPartPr>
      <w:docPartBody>
        <w:p w:rsidR="00202E97" w:rsidRDefault="00202E97" w:rsidP="00202E97">
          <w:pPr>
            <w:pStyle w:val="7ED8D9C063E944DE9B14AA4BE6DA3DE8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0A6A217906840D5A4DAFD14DBC2F5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282330-EAF9-4E0A-B55F-643FD09B3998}"/>
      </w:docPartPr>
      <w:docPartBody>
        <w:p w:rsidR="00202E97" w:rsidRDefault="00202E97" w:rsidP="00202E97">
          <w:pPr>
            <w:pStyle w:val="B0A6A217906840D5A4DAFD14DBC2F527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E6A39CC927546C987DB443F981D90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BFF612-348A-4B8F-B4CD-9E6A5CC2B0AC}"/>
      </w:docPartPr>
      <w:docPartBody>
        <w:p w:rsidR="00202E97" w:rsidRDefault="00202E97" w:rsidP="00202E97">
          <w:pPr>
            <w:pStyle w:val="3E6A39CC927546C987DB443F981D9066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4D4ACC9ECE4F7281406195EAE274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EF33A2-DEBB-4609-A8DB-25F60B3586E0}"/>
      </w:docPartPr>
      <w:docPartBody>
        <w:p w:rsidR="00202E97" w:rsidRDefault="00202E97" w:rsidP="00202E97">
          <w:pPr>
            <w:pStyle w:val="564D4ACC9ECE4F7281406195EAE274C4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2A2F18DA937434EB2A471ABAD01A6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B1FBA8-B302-49C5-9E2B-BAF739793F28}"/>
      </w:docPartPr>
      <w:docPartBody>
        <w:p w:rsidR="00202E97" w:rsidRDefault="00202E97" w:rsidP="00202E97">
          <w:pPr>
            <w:pStyle w:val="72A2F18DA937434EB2A471ABAD01A6E5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E8891FE97F430F8EECCCA0F03917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126B7D-1B0C-48FA-93C8-50F69A67E5A6}"/>
      </w:docPartPr>
      <w:docPartBody>
        <w:p w:rsidR="00202E97" w:rsidRDefault="00202E97" w:rsidP="00202E97">
          <w:pPr>
            <w:pStyle w:val="45E8891FE97F430F8EECCCA0F03917C7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3311630C12640B895F14E34BC1E11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3A01E7-20CF-41E6-A095-28E5E2C82A2C}"/>
      </w:docPartPr>
      <w:docPartBody>
        <w:p w:rsidR="00202E97" w:rsidRDefault="00202E97" w:rsidP="00202E97">
          <w:pPr>
            <w:pStyle w:val="13311630C12640B895F14E34BC1E1107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E10384900384725BBE923916116E8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39D040-67CC-400B-AD48-C2D5B2EC9B03}"/>
      </w:docPartPr>
      <w:docPartBody>
        <w:p w:rsidR="00202E97" w:rsidRDefault="00202E97" w:rsidP="00202E97">
          <w:pPr>
            <w:pStyle w:val="6E10384900384725BBE923916116E838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E3CCBEBEEF74475BF38694C1296EB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0814D6-F0A4-4332-B767-1D8AD0A9DD0A}"/>
      </w:docPartPr>
      <w:docPartBody>
        <w:p w:rsidR="00202E97" w:rsidRDefault="00202E97" w:rsidP="00202E97">
          <w:pPr>
            <w:pStyle w:val="3E3CCBEBEEF74475BF38694C1296EB0D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0597D8E20E41328C6D9EA17873BA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1B08C8-E76E-4983-90F4-58F35D85AEAF}"/>
      </w:docPartPr>
      <w:docPartBody>
        <w:p w:rsidR="00202E97" w:rsidRDefault="00202E97" w:rsidP="00202E97">
          <w:pPr>
            <w:pStyle w:val="2A0597D8E20E41328C6D9EA17873BA9B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8B4055F521144BEBAA83A44956D32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BE2064-BC01-4E9C-BED7-2A290037577E}"/>
      </w:docPartPr>
      <w:docPartBody>
        <w:p w:rsidR="00202E97" w:rsidRDefault="00202E97" w:rsidP="00202E97">
          <w:pPr>
            <w:pStyle w:val="68B4055F521144BEBAA83A44956D32BB"/>
          </w:pPr>
          <w:r w:rsidRPr="00776AD1">
            <w:rPr>
              <w:rFonts w:ascii="Arial" w:hAnsi="Arial"/>
              <w:color w:val="808080"/>
              <w:u w:val="single"/>
            </w:rPr>
            <w:t>Klicken oder tippen Sie hier, um Text einzugeben.</w:t>
          </w:r>
        </w:p>
      </w:docPartBody>
    </w:docPart>
    <w:docPart>
      <w:docPartPr>
        <w:name w:val="55FD412585554D4E8034236FBD451B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BFE267-1453-42C8-B16B-F74D8B654913}"/>
      </w:docPartPr>
      <w:docPartBody>
        <w:p w:rsidR="00202E97" w:rsidRDefault="00202E97" w:rsidP="00202E97">
          <w:pPr>
            <w:pStyle w:val="55FD412585554D4E8034236FBD451B5D"/>
          </w:pPr>
          <w:r w:rsidRPr="00776AD1">
            <w:rPr>
              <w:rFonts w:ascii="Arial" w:hAnsi="Arial"/>
              <w:color w:val="808080"/>
              <w:u w:val="single"/>
            </w:rPr>
            <w:t>Klicken oder tippen Sie hier, um Text einzugeben.</w:t>
          </w:r>
        </w:p>
      </w:docPartBody>
    </w:docPart>
    <w:docPart>
      <w:docPartPr>
        <w:name w:val="17E02626D4EC460C9CA90DB57B8AF8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630190-30E5-4EC0-8D01-F28235F15E2D}"/>
      </w:docPartPr>
      <w:docPartBody>
        <w:p w:rsidR="00202E97" w:rsidRDefault="00202E97" w:rsidP="00202E97">
          <w:pPr>
            <w:pStyle w:val="17E02626D4EC460C9CA90DB57B8AF85E"/>
          </w:pPr>
          <w:r w:rsidRPr="00776AD1">
            <w:rPr>
              <w:rFonts w:ascii="Arial" w:hAnsi="Arial"/>
              <w:color w:val="808080"/>
              <w:u w:val="single"/>
            </w:rPr>
            <w:t>Klicken oder tippen Sie hier, um Text einzugeben.</w:t>
          </w:r>
        </w:p>
      </w:docPartBody>
    </w:docPart>
    <w:docPart>
      <w:docPartPr>
        <w:name w:val="E38898C7B45F4FD4A2555DE7E6980A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BE3F69-F466-4549-BDE6-16888B1A098A}"/>
      </w:docPartPr>
      <w:docPartBody>
        <w:p w:rsidR="00202E97" w:rsidRDefault="00202E97" w:rsidP="00202E97">
          <w:pPr>
            <w:pStyle w:val="E38898C7B45F4FD4A2555DE7E6980AE2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7C8831FDFCE4F439F8D29AE6A4C17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B2D547-450C-4B03-BF80-16BC473FDD86}"/>
      </w:docPartPr>
      <w:docPartBody>
        <w:p w:rsidR="00202E97" w:rsidRDefault="00202E97" w:rsidP="00202E97">
          <w:pPr>
            <w:pStyle w:val="67C8831FDFCE4F439F8D29AE6A4C17E1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B21C3AC0AF4EC39A69F989C8D60C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1CCC91-D2D4-44AE-9210-922F90D050ED}"/>
      </w:docPartPr>
      <w:docPartBody>
        <w:p w:rsidR="00202E97" w:rsidRDefault="00202E97" w:rsidP="00202E97">
          <w:pPr>
            <w:pStyle w:val="20B21C3AC0AF4EC39A69F989C8D60C8B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E38DED83444F6BBDF01592C5F33B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CCB146-5699-44FE-AA8C-57EA42494D84}"/>
      </w:docPartPr>
      <w:docPartBody>
        <w:p w:rsidR="00202E97" w:rsidRDefault="00202E97" w:rsidP="00202E97">
          <w:pPr>
            <w:pStyle w:val="E3E38DED83444F6BBDF01592C5F33B8D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34A739579EE4CB3A7A02CF97A01F4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0394D3-601C-444F-AC73-CE4EAB53BCFC}"/>
      </w:docPartPr>
      <w:docPartBody>
        <w:p w:rsidR="00202E97" w:rsidRDefault="00202E97" w:rsidP="00202E97">
          <w:pPr>
            <w:pStyle w:val="B34A739579EE4CB3A7A02CF97A01F47B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731770A95C945EEB6152F0CDC998A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EC7076-65E2-4DD2-8F33-AB26D8777FF2}"/>
      </w:docPartPr>
      <w:docPartBody>
        <w:p w:rsidR="00202E97" w:rsidRDefault="00202E97" w:rsidP="00202E97">
          <w:pPr>
            <w:pStyle w:val="4731770A95C945EEB6152F0CDC998A18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9668E88968044B9B86E02BDCF22E7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2D881B-5EA7-48B3-B5BE-8A2F84890077}"/>
      </w:docPartPr>
      <w:docPartBody>
        <w:p w:rsidR="00202E97" w:rsidRDefault="00202E97" w:rsidP="00202E97">
          <w:pPr>
            <w:pStyle w:val="79668E88968044B9B86E02BDCF22E742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CE3E1E205DB445FAA2BF345153061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0F35A6-1173-4A82-B9CE-BC7D9AD7354E}"/>
      </w:docPartPr>
      <w:docPartBody>
        <w:p w:rsidR="00202E97" w:rsidRDefault="00202E97" w:rsidP="00202E97">
          <w:pPr>
            <w:pStyle w:val="ACE3E1E205DB445FAA2BF34515306122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4021019527149658208B3F25D69A2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A6C849-4309-419B-A609-EC13A72E16D7}"/>
      </w:docPartPr>
      <w:docPartBody>
        <w:p w:rsidR="00202E97" w:rsidRDefault="00202E97" w:rsidP="00202E97">
          <w:pPr>
            <w:pStyle w:val="54021019527149658208B3F25D69A2DE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400D63338DB40F9A87EF82EE0B121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340771-D0B4-413C-9181-B1F9248F435C}"/>
      </w:docPartPr>
      <w:docPartBody>
        <w:p w:rsidR="00202E97" w:rsidRDefault="00202E97" w:rsidP="00202E97">
          <w:pPr>
            <w:pStyle w:val="8400D63338DB40F9A87EF82EE0B12184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13085A45DE84EE9B5873D20F9969C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4763D3-E9FE-4124-A5EF-8C15656A5693}"/>
      </w:docPartPr>
      <w:docPartBody>
        <w:p w:rsidR="00202E97" w:rsidRDefault="00202E97" w:rsidP="00202E97">
          <w:pPr>
            <w:pStyle w:val="C13085A45DE84EE9B5873D20F9969C07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B71471A79FD442F95BEFFB0E28210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F60BAB-539D-4BE1-981F-0C7AADD43CE4}"/>
      </w:docPartPr>
      <w:docPartBody>
        <w:p w:rsidR="00202E97" w:rsidRDefault="00202E97" w:rsidP="00202E97">
          <w:pPr>
            <w:pStyle w:val="4B71471A79FD442F95BEFFB0E28210F4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E1A41162F3B4B2A880E3896CB30A6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62CDED-25CB-4068-84F5-2682690D70FC}"/>
      </w:docPartPr>
      <w:docPartBody>
        <w:p w:rsidR="00202E97" w:rsidRDefault="00202E97" w:rsidP="00202E97">
          <w:pPr>
            <w:pStyle w:val="0E1A41162F3B4B2A880E3896CB30A6E4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BDC97DDA9D24151A9FB94E31F8127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93466F-7C59-4810-95DE-FDD7D248D7F3}"/>
      </w:docPartPr>
      <w:docPartBody>
        <w:p w:rsidR="00202E97" w:rsidRDefault="00202E97" w:rsidP="00202E97">
          <w:pPr>
            <w:pStyle w:val="4BDC97DDA9D24151A9FB94E31F812708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8976B53B8D84AABAB44FA05824FB3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170D4D-B4CA-4A48-9F36-3FF9A9CFCED3}"/>
      </w:docPartPr>
      <w:docPartBody>
        <w:p w:rsidR="00202E97" w:rsidRDefault="00202E97" w:rsidP="00202E97">
          <w:pPr>
            <w:pStyle w:val="88976B53B8D84AABAB44FA05824FB38B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45DF12B8454917902F51813E1AD0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1BA372-A1F2-40D3-ADDD-46C8835BE09B}"/>
      </w:docPartPr>
      <w:docPartBody>
        <w:p w:rsidR="00202E97" w:rsidRDefault="00202E97" w:rsidP="00202E97">
          <w:pPr>
            <w:pStyle w:val="6B45DF12B8454917902F51813E1AD0C0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C181A68EDB42E18D62C9582987DD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4EDC45-897D-4585-B35F-344A6C8005BB}"/>
      </w:docPartPr>
      <w:docPartBody>
        <w:p w:rsidR="00202E97" w:rsidRDefault="00202E97" w:rsidP="00202E97">
          <w:pPr>
            <w:pStyle w:val="16C181A68EDB42E18D62C9582987DDEC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073006197F44A5F864856A0DF0017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C28E44-0CE5-483F-B009-E1E0C40823C3}"/>
      </w:docPartPr>
      <w:docPartBody>
        <w:p w:rsidR="00202E97" w:rsidRDefault="00202E97" w:rsidP="00202E97">
          <w:pPr>
            <w:pStyle w:val="8073006197F44A5F864856A0DF00170C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5F4435B9F124378AA590B279BB17E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6B60FB-AFBA-4C33-969F-C8AD40484100}"/>
      </w:docPartPr>
      <w:docPartBody>
        <w:p w:rsidR="00202E97" w:rsidRDefault="00202E97" w:rsidP="00202E97">
          <w:pPr>
            <w:pStyle w:val="C5F4435B9F124378AA590B279BB17EC6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1A53C3AFB7B40529633F0F62D1FB8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0D7DCA-98C2-4F41-A209-A4E605F3FEE9}"/>
      </w:docPartPr>
      <w:docPartBody>
        <w:p w:rsidR="00202E97" w:rsidRDefault="00202E97" w:rsidP="00202E97">
          <w:pPr>
            <w:pStyle w:val="11A53C3AFB7B40529633F0F62D1FB8B8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66663AA09904FD5BDEC96C5AD79B1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33D155-BA13-41C7-A8AC-BC5E1C66660C}"/>
      </w:docPartPr>
      <w:docPartBody>
        <w:p w:rsidR="00202E97" w:rsidRDefault="00202E97" w:rsidP="00202E97">
          <w:pPr>
            <w:pStyle w:val="266663AA09904FD5BDEC96C5AD79B1D5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6BA93B25BEE4327AD0A4B1BA1FD07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52E32F-EE9D-462A-ADD1-A64B87EFCF64}"/>
      </w:docPartPr>
      <w:docPartBody>
        <w:p w:rsidR="00202E97" w:rsidRDefault="00202E97" w:rsidP="00202E97">
          <w:pPr>
            <w:pStyle w:val="86BA93B25BEE4327AD0A4B1BA1FD07DA"/>
          </w:pPr>
          <w:r w:rsidRPr="00776AD1">
            <w:rPr>
              <w:rFonts w:ascii="Arial" w:hAnsi="Arial"/>
              <w:color w:val="808080"/>
              <w:u w:val="single"/>
            </w:rPr>
            <w:t>Klicken oder tippen Sie hier, um Text einzugeben.</w:t>
          </w:r>
        </w:p>
      </w:docPartBody>
    </w:docPart>
    <w:docPart>
      <w:docPartPr>
        <w:name w:val="E2234F7A1F114CA69ECA548BCF601A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AAD877-BC25-4E8C-8A09-6AC31D0243CE}"/>
      </w:docPartPr>
      <w:docPartBody>
        <w:p w:rsidR="00202E97" w:rsidRDefault="00202E97" w:rsidP="00202E97">
          <w:pPr>
            <w:pStyle w:val="E2234F7A1F114CA69ECA548BCF601A11"/>
          </w:pPr>
          <w:r w:rsidRPr="00776AD1">
            <w:rPr>
              <w:rFonts w:ascii="Arial" w:hAnsi="Arial"/>
              <w:color w:val="808080"/>
              <w:u w:val="single"/>
            </w:rPr>
            <w:t>Klicken oder tippen Sie hier, um Text einzugeben.</w:t>
          </w:r>
        </w:p>
      </w:docPartBody>
    </w:docPart>
    <w:docPart>
      <w:docPartPr>
        <w:name w:val="1B080A8735144B7AB84612FE44E8D0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63C1B1-6F71-416B-B98B-BE859D53DB70}"/>
      </w:docPartPr>
      <w:docPartBody>
        <w:p w:rsidR="00202E97" w:rsidRDefault="00202E97" w:rsidP="00202E97">
          <w:pPr>
            <w:pStyle w:val="1B080A8735144B7AB84612FE44E8D034"/>
          </w:pPr>
          <w:r w:rsidRPr="00776AD1">
            <w:rPr>
              <w:rFonts w:ascii="Arial" w:hAnsi="Arial"/>
              <w:color w:val="808080"/>
              <w:u w:val="single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A1B"/>
    <w:rsid w:val="00003A1B"/>
    <w:rsid w:val="00177ACF"/>
    <w:rsid w:val="00197BD9"/>
    <w:rsid w:val="001B2991"/>
    <w:rsid w:val="00202E97"/>
    <w:rsid w:val="00211B72"/>
    <w:rsid w:val="0035448F"/>
    <w:rsid w:val="003D7253"/>
    <w:rsid w:val="00494FBF"/>
    <w:rsid w:val="004C776A"/>
    <w:rsid w:val="0070574A"/>
    <w:rsid w:val="00711D45"/>
    <w:rsid w:val="0076646F"/>
    <w:rsid w:val="007919B6"/>
    <w:rsid w:val="007F3212"/>
    <w:rsid w:val="00835668"/>
    <w:rsid w:val="00845D7B"/>
    <w:rsid w:val="00862BE7"/>
    <w:rsid w:val="00965C0A"/>
    <w:rsid w:val="00A90A58"/>
    <w:rsid w:val="00B5299B"/>
    <w:rsid w:val="00C32E0F"/>
    <w:rsid w:val="00C76F90"/>
    <w:rsid w:val="00E409FA"/>
    <w:rsid w:val="00EE6518"/>
    <w:rsid w:val="00F51740"/>
    <w:rsid w:val="00F552B0"/>
    <w:rsid w:val="00F96451"/>
    <w:rsid w:val="00FC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02E97"/>
    <w:rPr>
      <w:color w:val="808080"/>
    </w:rPr>
  </w:style>
  <w:style w:type="paragraph" w:customStyle="1" w:styleId="AD20A6D02C8C4258A192F85A36A74A45">
    <w:name w:val="AD20A6D02C8C4258A192F85A36A74A45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58D47BA17F34DADAFD49D219BF7EF5F">
    <w:name w:val="958D47BA17F34DADAFD49D219BF7EF5F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3C690600A0F47589029ABB374E2BC50">
    <w:name w:val="D3C690600A0F47589029ABB374E2BC50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4AB48713478478B975E19085B5798CE">
    <w:name w:val="74AB48713478478B975E19085B5798CE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78B8FF466464AAA8A1F087862879B2D">
    <w:name w:val="178B8FF466464AAA8A1F087862879B2D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748429474544EE6B04092ACFA90B140">
    <w:name w:val="B748429474544EE6B04092ACFA90B140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A0129BA4E904EADA663299FFA6494E9">
    <w:name w:val="2A0129BA4E904EADA663299FFA6494E9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801E0CDFEE74499B89A92408D7ED0B2">
    <w:name w:val="D801E0CDFEE74499B89A92408D7ED0B2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F92E593C0A442D49792AB9D07CAD23C">
    <w:name w:val="3F92E593C0A442D49792AB9D07CAD23C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D59A27A59D145B6A9793A598D6CDDE7">
    <w:name w:val="AD59A27A59D145B6A9793A598D6CDDE7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A845F8717F249B593B52F477BE444AE">
    <w:name w:val="8A845F8717F249B593B52F477BE444AE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E2A5B38B97C4606AC148D085D391203">
    <w:name w:val="AE2A5B38B97C4606AC148D085D391203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DA6DC57D7AA425296F28F23CF91CA28">
    <w:name w:val="2DA6DC57D7AA425296F28F23CF91CA28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A6893CAA1E643158D8EE672C8241E56">
    <w:name w:val="9A6893CAA1E643158D8EE672C8241E56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9EB0CA5A66E4B7D9D2DA938DA6EB7FF">
    <w:name w:val="E9EB0CA5A66E4B7D9D2DA938DA6EB7FF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C36BEA68584463CA42FCAB8E9C79DF4">
    <w:name w:val="7C36BEA68584463CA42FCAB8E9C79DF4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2AFA112DDEA49D4847C8E09E63D77FF">
    <w:name w:val="82AFA112DDEA49D4847C8E09E63D77FF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5D7A3784A0F452EB41BFB9163405668">
    <w:name w:val="B5D7A3784A0F452EB41BFB9163405668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7990D62819B4CE5A317829C75E5AADD">
    <w:name w:val="87990D62819B4CE5A317829C75E5AADD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2189A60076C48258FEAAAB8BC28FCB6">
    <w:name w:val="52189A60076C48258FEAAAB8BC28FCB6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C9BCFD654B6452F94C6082254EC6283">
    <w:name w:val="3C9BCFD654B6452F94C6082254EC6283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32D27D432AE470B8E52431B6814BA84">
    <w:name w:val="832D27D432AE470B8E52431B6814BA84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567E04763549319D2673BF2228D975">
    <w:name w:val="20567E04763549319D2673BF2228D975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9EDAAE8AEEB4527AFC6CBD4E3FF195B">
    <w:name w:val="09EDAAE8AEEB4527AFC6CBD4E3FF195B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79EB0704BF041AC858A9022AC26BEC7">
    <w:name w:val="679EB0704BF041AC858A9022AC26BEC7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580E1999E464284B2A2379A27BB20CF">
    <w:name w:val="B580E1999E464284B2A2379A27BB20CF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6ED495D54BD4D748DE6D1CFB9CBE14C">
    <w:name w:val="76ED495D54BD4D748DE6D1CFB9CBE14C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C4D5B0CE794054BDA01C7C093B9FD8">
    <w:name w:val="20C4D5B0CE794054BDA01C7C093B9FD8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7E912174F6A4365884801DAFB2A975E">
    <w:name w:val="D7E912174F6A4365884801DAFB2A975E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5FB0B35EF144C97B30530876A9A334E">
    <w:name w:val="95FB0B35EF144C97B30530876A9A334E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182BB613E3A40139BC4FD4156D569A7">
    <w:name w:val="9182BB613E3A40139BC4FD4156D569A7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4A73A9FD4384780A5B51E9619577502">
    <w:name w:val="94A73A9FD4384780A5B51E9619577502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C5865D0C7DF4CB49A1FD9874D30CCA6">
    <w:name w:val="5C5865D0C7DF4CB49A1FD9874D30CCA6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1F4E4B4719046A08FEDCC13243A890D">
    <w:name w:val="C1F4E4B4719046A08FEDCC13243A890D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95645D9574D4E3890997191060BA188">
    <w:name w:val="C95645D9574D4E3890997191060BA188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3FB28C0B66B4B098B420A786B96E9BA">
    <w:name w:val="F3FB28C0B66B4B098B420A786B96E9BA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848EDD658F74A6EBD104AC5F69CD0CF">
    <w:name w:val="3848EDD658F74A6EBD104AC5F69CD0CF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17AD7B9169F4CE59372A4E82023F0C4">
    <w:name w:val="D17AD7B9169F4CE59372A4E82023F0C4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24A4414ACF640C69841A4A10454647C">
    <w:name w:val="424A4414ACF640C69841A4A10454647C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840ADF981604F229ED28D8FFB30067F">
    <w:name w:val="3840ADF981604F229ED28D8FFB30067F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F959BDF6C4C4B7DAC8F41DF2F3D5A62">
    <w:name w:val="AF959BDF6C4C4B7DAC8F41DF2F3D5A62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856A22BAF8E4FA29AB848F1227B1615">
    <w:name w:val="9856A22BAF8E4FA29AB848F1227B1615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6A794E0EE3F4EC5BECA6F058C661D31">
    <w:name w:val="96A794E0EE3F4EC5BECA6F058C661D31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D1ADAA993E245D190112337E7AFC4A4">
    <w:name w:val="CD1ADAA993E245D190112337E7AFC4A4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A64D0C90FA046ED81CBE7785F550EFA">
    <w:name w:val="4A64D0C90FA046ED81CBE7785F550EFA"/>
    <w:rsid w:val="00F964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B86A47A152A4E129800CDFDD40582C5">
    <w:name w:val="FB86A47A152A4E129800CDFDD40582C5"/>
    <w:rsid w:val="007919B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AAE8C425D1F4306835DB08F735C8B69">
    <w:name w:val="CAAE8C425D1F4306835DB08F735C8B69"/>
    <w:rsid w:val="007919B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983A40159C14286A5D2BDFC8DA491BD">
    <w:name w:val="6983A40159C14286A5D2BDFC8DA491BD"/>
    <w:rsid w:val="007919B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7FEDD4102994DCBBD93A68D9C9B671B">
    <w:name w:val="D7FEDD4102994DCBBD93A68D9C9B671B"/>
    <w:rsid w:val="007919B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69B76EE99544E7D9342E92B8C4F6468">
    <w:name w:val="469B76EE99544E7D9342E92B8C4F6468"/>
    <w:rsid w:val="007919B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1BD419F21604169960EC11B2E3B2B37">
    <w:name w:val="E1BD419F21604169960EC11B2E3B2B37"/>
    <w:rsid w:val="007919B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1C67B5F700745FB98879A5FF2DD1BD3">
    <w:name w:val="A1C67B5F700745FB98879A5FF2DD1BD3"/>
    <w:rsid w:val="00A90A5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2A654E4B2D342CE805D33D211416421">
    <w:name w:val="32A654E4B2D342CE805D33D211416421"/>
    <w:rsid w:val="00A90A5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69809A1AA042E5A3780E92EA5CD597">
    <w:name w:val="BC69809A1AA042E5A3780E92EA5CD597"/>
    <w:rsid w:val="00A90A5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E0F968142624AE7AAB9EAFE3A512D44">
    <w:name w:val="4E0F968142624AE7AAB9EAFE3A512D44"/>
    <w:rsid w:val="00A90A5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BEC5D49358F4E84BAB4ED4796CB0A01">
    <w:name w:val="EBEC5D49358F4E84BAB4ED4796CB0A01"/>
    <w:rsid w:val="00A90A5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5B48D8F90B04ADA923C43145A4B8568">
    <w:name w:val="55B48D8F90B04ADA923C43145A4B8568"/>
    <w:rsid w:val="00A90A5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3640B71792E4FAFAF809152D7FF8281">
    <w:name w:val="43640B71792E4FAFAF809152D7FF8281"/>
    <w:rsid w:val="00A90A5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F446FECABA14303821FBF98304B26F1">
    <w:name w:val="FF446FECABA14303821FBF98304B26F1"/>
    <w:rsid w:val="00A90A5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A2DA1A7F2554226999348903195B159">
    <w:name w:val="9A2DA1A7F2554226999348903195B159"/>
    <w:rsid w:val="00A90A5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942146897444C758263B071151C591C">
    <w:name w:val="2942146897444C758263B071151C591C"/>
    <w:rsid w:val="00A90A5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D5F782129FB4ACA95E53D5026A7111E">
    <w:name w:val="BD5F782129FB4ACA95E53D5026A7111E"/>
    <w:rsid w:val="00A90A5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0D2162738664503B693874521568F6A">
    <w:name w:val="40D2162738664503B693874521568F6A"/>
    <w:rsid w:val="00A90A5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A6253D23846498AA6E35548F69A1083">
    <w:name w:val="DA6253D23846498AA6E35548F69A1083"/>
    <w:rsid w:val="00A90A5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84BCC024F464C12A85EA22C5C7A893A">
    <w:name w:val="084BCC024F464C12A85EA22C5C7A893A"/>
    <w:rsid w:val="00A90A5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8A371554DB140C69F799CAE2BFF7056">
    <w:name w:val="58A371554DB140C69F799CAE2BFF7056"/>
    <w:rsid w:val="00A90A5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FC468C5DFE5421296F1D0C26DB00250">
    <w:name w:val="5FC468C5DFE5421296F1D0C26DB00250"/>
    <w:rsid w:val="00A90A5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108CE0F5965408FB4F438D8975BC75C">
    <w:name w:val="7108CE0F5965408FB4F438D8975BC75C"/>
    <w:rsid w:val="00A90A5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718B77A9B274F36A56B8461C06E1E72">
    <w:name w:val="9718B77A9B274F36A56B8461C06E1E72"/>
    <w:rsid w:val="00A90A5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E9F2A1EE6494E38B3B7F83F260BBA10">
    <w:name w:val="2E9F2A1EE6494E38B3B7F83F260BBA10"/>
    <w:rsid w:val="00A90A5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B1E745E4DC24D198745553E9A08DDF5">
    <w:name w:val="9B1E745E4DC24D198745553E9A08DDF5"/>
    <w:rsid w:val="00A90A5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B4CC4BFDFCE485EBE34AB26A0E5CDD5">
    <w:name w:val="3B4CC4BFDFCE485EBE34AB26A0E5CDD5"/>
    <w:rsid w:val="00A90A5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EAFD7A73BB443FF9679CCFADACB36A4">
    <w:name w:val="EEAFD7A73BB443FF9679CCFADACB36A4"/>
    <w:rsid w:val="00A90A5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D4FEABAAAF049DC93004C65D121C1C8">
    <w:name w:val="DD4FEABAAAF049DC93004C65D121C1C8"/>
    <w:rsid w:val="00A90A5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1DD7E14329B40DBA804E7E02995D353">
    <w:name w:val="91DD7E14329B40DBA804E7E02995D353"/>
    <w:rsid w:val="00A90A5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C14D3A8721F46CD8F7A3CE17228570B">
    <w:name w:val="CC14D3A8721F46CD8F7A3CE17228570B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621D89A88744C179D14A17DD9C2D73F">
    <w:name w:val="C621D89A88744C179D14A17DD9C2D73F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C4A2CCEF7564261A8094FB8D71DC13F">
    <w:name w:val="3C4A2CCEF7564261A8094FB8D71DC13F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47B4999ED5044B49A4F4B29E61F29FF">
    <w:name w:val="B47B4999ED5044B49A4F4B29E61F29FF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70EEBFB58D5497683DC0A803B23530E">
    <w:name w:val="970EEBFB58D5497683DC0A803B23530E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BC8CB75E4A349579E93D8EEF968492D">
    <w:name w:val="ABC8CB75E4A349579E93D8EEF968492D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233C0425CAC48C1A5A78C702C4295CD">
    <w:name w:val="2233C0425CAC48C1A5A78C702C4295CD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DF7A231DFE049648B3B0B347E2DC734">
    <w:name w:val="3DF7A231DFE049648B3B0B347E2DC734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DBB836FF87B4ED995838F802BFE1C08">
    <w:name w:val="3DBB836FF87B4ED995838F802BFE1C08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AA736142FFB46D28E799ED3BCF3126F">
    <w:name w:val="AAA736142FFB46D28E799ED3BCF3126F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A0EB79A19C64A65AB9A1441EB62428B">
    <w:name w:val="AA0EB79A19C64A65AB9A1441EB62428B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E2CA5F0BA6C44CEA4CFFFD1F3B1DE71">
    <w:name w:val="1E2CA5F0BA6C44CEA4CFFFD1F3B1DE71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F55DD5ECC424B0CABD1F5B652F644F7">
    <w:name w:val="1F55DD5ECC424B0CABD1F5B652F644F7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B31DA2572184241A384F97B22B02800">
    <w:name w:val="FB31DA2572184241A384F97B22B02800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8B23D54E7CE43F4A555B67F171C6E5F">
    <w:name w:val="B8B23D54E7CE43F4A555B67F171C6E5F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75ECFF0EDC44FE3901E207F856767D2">
    <w:name w:val="575ECFF0EDC44FE3901E207F856767D2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CF5BF0436F7434083F789081E85C417">
    <w:name w:val="FCF5BF0436F7434083F789081E85C417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AB0008722CC4EA8BAB80EE99A4F6E75">
    <w:name w:val="6AB0008722CC4EA8BAB80EE99A4F6E75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D25FEC0231F43D4B9A0D3D8502370ED">
    <w:name w:val="6D25FEC0231F43D4B9A0D3D8502370ED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269192C1E544F72A9786CF66F6B1AB0">
    <w:name w:val="1269192C1E544F72A9786CF66F6B1AB0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0FE6770B31B4F2A9DE977D0A9A7956C">
    <w:name w:val="90FE6770B31B4F2A9DE977D0A9A7956C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373CA3ABC547FF9CD80ACCDB15DBA0">
    <w:name w:val="BC373CA3ABC547FF9CD80ACCDB15DBA0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61B9181E55F44B4BFC0BFA3E63CD6D3">
    <w:name w:val="761B9181E55F44B4BFC0BFA3E63CD6D3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B89086548F644E4B724F6D833DA1E27">
    <w:name w:val="8B89086548F644E4B724F6D833DA1E27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67C49EB6C784252A8B376834F267AD7">
    <w:name w:val="667C49EB6C784252A8B376834F267AD7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FA8A72AA37B47C580F843AB15A7B1CF">
    <w:name w:val="3FA8A72AA37B47C580F843AB15A7B1CF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188B84A044B4DBEA89797EF625C157D">
    <w:name w:val="F188B84A044B4DBEA89797EF625C157D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98551C3FE9B43808B0C8C52E915642B">
    <w:name w:val="C98551C3FE9B43808B0C8C52E915642B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715BE6DC1449DD991744B511FB7719">
    <w:name w:val="78715BE6DC1449DD991744B511FB7719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BA6E767E6484A9EB0DB4816F7B0F85C">
    <w:name w:val="1BA6E767E6484A9EB0DB4816F7B0F85C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5FC668466834B15A602AE7071E0D60E">
    <w:name w:val="F5FC668466834B15A602AE7071E0D60E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F1739D6B5EA40F99479859950D28684">
    <w:name w:val="FF1739D6B5EA40F99479859950D28684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F422E5DA8AE466EA402B20C23CDB4D7">
    <w:name w:val="7F422E5DA8AE466EA402B20C23CDB4D7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53229F5B1394AF2B342A5E6D8C43E04">
    <w:name w:val="653229F5B1394AF2B342A5E6D8C43E04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729F75BC3A647139D636C05CA9C9672">
    <w:name w:val="3729F75BC3A647139D636C05CA9C9672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13B8A1D47884788960380558EB957B3">
    <w:name w:val="713B8A1D47884788960380558EB957B3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10E6B2EFF1B4D49A3FC141EC9B749F0">
    <w:name w:val="410E6B2EFF1B4D49A3FC141EC9B749F0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17E9A44595D4DD39929DB8708B7D23C">
    <w:name w:val="817E9A44595D4DD39929DB8708B7D23C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ED8D9C063E944DE9B14AA4BE6DA3DE8">
    <w:name w:val="7ED8D9C063E944DE9B14AA4BE6DA3DE8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0A6A217906840D5A4DAFD14DBC2F527">
    <w:name w:val="B0A6A217906840D5A4DAFD14DBC2F527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E6A39CC927546C987DB443F981D9066">
    <w:name w:val="3E6A39CC927546C987DB443F981D9066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64D4ACC9ECE4F7281406195EAE274C4">
    <w:name w:val="564D4ACC9ECE4F7281406195EAE274C4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2A2F18DA937434EB2A471ABAD01A6E5">
    <w:name w:val="72A2F18DA937434EB2A471ABAD01A6E5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5E8891FE97F430F8EECCCA0F03917C7">
    <w:name w:val="45E8891FE97F430F8EECCCA0F03917C7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3311630C12640B895F14E34BC1E1107">
    <w:name w:val="13311630C12640B895F14E34BC1E1107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E10384900384725BBE923916116E838">
    <w:name w:val="6E10384900384725BBE923916116E838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E3CCBEBEEF74475BF38694C1296EB0D">
    <w:name w:val="3E3CCBEBEEF74475BF38694C1296EB0D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A0597D8E20E41328C6D9EA17873BA9B">
    <w:name w:val="2A0597D8E20E41328C6D9EA17873BA9B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8B4055F521144BEBAA83A44956D32BB">
    <w:name w:val="68B4055F521144BEBAA83A44956D32BB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5FD412585554D4E8034236FBD451B5D">
    <w:name w:val="55FD412585554D4E8034236FBD451B5D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7E02626D4EC460C9CA90DB57B8AF85E">
    <w:name w:val="17E02626D4EC460C9CA90DB57B8AF85E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38898C7B45F4FD4A2555DE7E6980AE2">
    <w:name w:val="E38898C7B45F4FD4A2555DE7E6980AE2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7C8831FDFCE4F439F8D29AE6A4C17E1">
    <w:name w:val="67C8831FDFCE4F439F8D29AE6A4C17E1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B21C3AC0AF4EC39A69F989C8D60C8B">
    <w:name w:val="20B21C3AC0AF4EC39A69F989C8D60C8B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3E38DED83444F6BBDF01592C5F33B8D">
    <w:name w:val="E3E38DED83444F6BBDF01592C5F33B8D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34A739579EE4CB3A7A02CF97A01F47B">
    <w:name w:val="B34A739579EE4CB3A7A02CF97A01F47B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731770A95C945EEB6152F0CDC998A18">
    <w:name w:val="4731770A95C945EEB6152F0CDC998A18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9668E88968044B9B86E02BDCF22E742">
    <w:name w:val="79668E88968044B9B86E02BDCF22E742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CE3E1E205DB445FAA2BF34515306122">
    <w:name w:val="ACE3E1E205DB445FAA2BF34515306122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4021019527149658208B3F25D69A2DE">
    <w:name w:val="54021019527149658208B3F25D69A2DE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400D63338DB40F9A87EF82EE0B12184">
    <w:name w:val="8400D63338DB40F9A87EF82EE0B12184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13085A45DE84EE9B5873D20F9969C07">
    <w:name w:val="C13085A45DE84EE9B5873D20F9969C07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B71471A79FD442F95BEFFB0E28210F4">
    <w:name w:val="4B71471A79FD442F95BEFFB0E28210F4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E1A41162F3B4B2A880E3896CB30A6E4">
    <w:name w:val="0E1A41162F3B4B2A880E3896CB30A6E4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BDC97DDA9D24151A9FB94E31F812708">
    <w:name w:val="4BDC97DDA9D24151A9FB94E31F812708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8976B53B8D84AABAB44FA05824FB38B">
    <w:name w:val="88976B53B8D84AABAB44FA05824FB38B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B45DF12B8454917902F51813E1AD0C0">
    <w:name w:val="6B45DF12B8454917902F51813E1AD0C0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6C181A68EDB42E18D62C9582987DDEC">
    <w:name w:val="16C181A68EDB42E18D62C9582987DDEC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073006197F44A5F864856A0DF00170C">
    <w:name w:val="8073006197F44A5F864856A0DF00170C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5F4435B9F124378AA590B279BB17EC6">
    <w:name w:val="C5F4435B9F124378AA590B279BB17EC6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1A53C3AFB7B40529633F0F62D1FB8B8">
    <w:name w:val="11A53C3AFB7B40529633F0F62D1FB8B8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66663AA09904FD5BDEC96C5AD79B1D5">
    <w:name w:val="266663AA09904FD5BDEC96C5AD79B1D5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6BA93B25BEE4327AD0A4B1BA1FD07DA">
    <w:name w:val="86BA93B25BEE4327AD0A4B1BA1FD07DA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2234F7A1F114CA69ECA548BCF601A11">
    <w:name w:val="E2234F7A1F114CA69ECA548BCF601A11"/>
    <w:rsid w:val="00202E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B080A8735144B7AB84612FE44E8D034">
    <w:name w:val="1B080A8735144B7AB84612FE44E8D034"/>
    <w:rsid w:val="00202E9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35A3101-7812-445A-9588-5EF2E3C61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Konzept.dot</Template>
  <TotalTime>0</TotalTime>
  <Pages>10</Pages>
  <Words>1790</Words>
  <Characters>11892</Characters>
  <Application>Microsoft Office Word</Application>
  <DocSecurity>8</DocSecurity>
  <Lines>99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Projektbericht "AOK aktiv + vital"</vt:lpstr>
    </vt:vector>
  </TitlesOfParts>
  <Company>AOK</Company>
  <LinksUpToDate>false</LinksUpToDate>
  <CharactersWithSpaces>13655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Projektbericht "AOK aktiv + vital"</dc:title>
  <dc:creator>Mitarbeiter</dc:creator>
  <cp:lastModifiedBy>Bernbeck, Anne [HE] SRG-SAV, 32113</cp:lastModifiedBy>
  <cp:revision>22</cp:revision>
  <cp:lastPrinted>2012-08-29T14:23:00Z</cp:lastPrinted>
  <dcterms:created xsi:type="dcterms:W3CDTF">2025-12-18T21:15:00Z</dcterms:created>
  <dcterms:modified xsi:type="dcterms:W3CDTF">2026-07-30T06:11:00Z</dcterms:modified>
</cp:coreProperties>
</file>